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46DDCC8B" w:rsidR="00CA180F" w:rsidRPr="004C26D0" w:rsidRDefault="0006341C" w:rsidP="00AD66CF">
      <w:pPr>
        <w:pStyle w:val="3GPPHeader"/>
        <w:spacing w:after="0"/>
        <w:jc w:val="left"/>
        <w:rPr>
          <w:rFonts w:cs="Arial"/>
          <w:sz w:val="32"/>
          <w:szCs w:val="32"/>
        </w:rPr>
      </w:pPr>
      <w:bookmarkStart w:id="0" w:name="_Hlk158888928"/>
      <w:r w:rsidRPr="004C26D0">
        <w:rPr>
          <w:rFonts w:ascii="Arial" w:hAnsi="Arial" w:cs="Arial"/>
          <w:sz w:val="28"/>
        </w:rPr>
        <w:t>3GPP TSG RAN WG1 #</w:t>
      </w:r>
      <w:r w:rsidR="00042038" w:rsidRPr="004C26D0">
        <w:rPr>
          <w:rFonts w:ascii="Arial" w:hAnsi="Arial" w:cs="Arial"/>
          <w:sz w:val="28"/>
        </w:rPr>
        <w:t>122</w:t>
      </w:r>
      <w:r w:rsidR="00CF7ACE" w:rsidRPr="004C26D0">
        <w:rPr>
          <w:rFonts w:ascii="Arial" w:hAnsi="Arial" w:cs="Arial"/>
          <w:sz w:val="28"/>
        </w:rPr>
        <w:t>bis</w:t>
      </w:r>
      <w:r w:rsidR="00CA180F" w:rsidRPr="004C26D0">
        <w:rPr>
          <w:rFonts w:cs="Arial"/>
        </w:rPr>
        <w:tab/>
      </w:r>
      <w:r w:rsidR="00D84E98" w:rsidRPr="004C26D0">
        <w:rPr>
          <w:rFonts w:ascii="Arial" w:hAnsi="Arial" w:cs="Arial"/>
          <w:sz w:val="28"/>
        </w:rPr>
        <w:t>R</w:t>
      </w:r>
      <w:r w:rsidRPr="004C26D0">
        <w:rPr>
          <w:rFonts w:ascii="Arial" w:hAnsi="Arial" w:cs="Arial"/>
          <w:sz w:val="28"/>
        </w:rPr>
        <w:t>1</w:t>
      </w:r>
      <w:r w:rsidR="00D84E98" w:rsidRPr="004C26D0">
        <w:rPr>
          <w:rFonts w:ascii="Arial" w:hAnsi="Arial" w:cs="Arial"/>
          <w:sz w:val="28"/>
        </w:rPr>
        <w:t>-</w:t>
      </w:r>
      <w:r w:rsidR="00042038" w:rsidRPr="004C26D0">
        <w:rPr>
          <w:rFonts w:ascii="Arial" w:hAnsi="Arial" w:cs="Arial"/>
          <w:sz w:val="28"/>
        </w:rPr>
        <w:t>25</w:t>
      </w:r>
      <w:r w:rsidR="00402CC0">
        <w:rPr>
          <w:rFonts w:ascii="Arial" w:hAnsi="Arial" w:cs="Arial"/>
          <w:sz w:val="28"/>
        </w:rPr>
        <w:t>07754</w:t>
      </w:r>
    </w:p>
    <w:p w14:paraId="6B95FBA5" w14:textId="77777777" w:rsidR="00694BA7" w:rsidRPr="00C81F96" w:rsidRDefault="00694BA7" w:rsidP="00694BA7">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p w14:paraId="1BDB187A" w14:textId="77777777" w:rsidR="00340242" w:rsidRPr="004C26D0" w:rsidRDefault="00340242" w:rsidP="00340242">
      <w:pPr>
        <w:tabs>
          <w:tab w:val="center" w:pos="4536"/>
          <w:tab w:val="right" w:pos="9072"/>
        </w:tabs>
        <w:overflowPunct/>
        <w:autoSpaceDE/>
        <w:autoSpaceDN/>
        <w:adjustRightInd/>
        <w:spacing w:after="0"/>
        <w:jc w:val="left"/>
        <w:textAlignment w:val="auto"/>
        <w:rPr>
          <w:rFonts w:ascii="Arial" w:eastAsia="MS Mincho" w:hAnsi="Arial" w:cs="Arial"/>
          <w:b/>
          <w:bCs/>
          <w:sz w:val="24"/>
          <w:szCs w:val="22"/>
          <w:lang w:eastAsia="ja-JP"/>
        </w:rPr>
      </w:pPr>
    </w:p>
    <w:p w14:paraId="3F46C58E" w14:textId="20327C56" w:rsidR="00CA180F" w:rsidRPr="004C26D0" w:rsidRDefault="00CA180F" w:rsidP="00340242">
      <w:pPr>
        <w:pStyle w:val="3GPPHeader"/>
        <w:spacing w:after="0"/>
        <w:rPr>
          <w:rFonts w:cs="Arial"/>
          <w:szCs w:val="24"/>
          <w:lang w:val="en-US"/>
        </w:rPr>
      </w:pPr>
      <w:r w:rsidRPr="004C26D0">
        <w:rPr>
          <w:rFonts w:cs="Arial"/>
          <w:szCs w:val="24"/>
          <w:lang w:val="en-US"/>
        </w:rPr>
        <w:t>Agenda Item:</w:t>
      </w:r>
      <w:r w:rsidRPr="004C26D0">
        <w:rPr>
          <w:rFonts w:cs="Arial"/>
          <w:szCs w:val="24"/>
          <w:lang w:val="en-US"/>
        </w:rPr>
        <w:tab/>
      </w:r>
      <w:r w:rsidR="005E2618" w:rsidRPr="004C26D0">
        <w:rPr>
          <w:rFonts w:cs="Arial"/>
          <w:szCs w:val="24"/>
          <w:lang w:val="en-US"/>
        </w:rPr>
        <w:t>10.3.2.</w:t>
      </w:r>
    </w:p>
    <w:p w14:paraId="1915AC22" w14:textId="77777777" w:rsidR="00CA180F" w:rsidRPr="004C26D0" w:rsidRDefault="00CA180F" w:rsidP="00340242">
      <w:pPr>
        <w:pStyle w:val="3GPPHeader"/>
        <w:spacing w:after="0"/>
        <w:rPr>
          <w:rFonts w:cs="Arial"/>
          <w:szCs w:val="24"/>
          <w:lang w:val="en-US"/>
        </w:rPr>
      </w:pPr>
      <w:r w:rsidRPr="004C26D0">
        <w:rPr>
          <w:rFonts w:cs="Arial"/>
          <w:szCs w:val="24"/>
          <w:lang w:val="en-US"/>
        </w:rPr>
        <w:t>Source:</w:t>
      </w:r>
      <w:r w:rsidR="0006341C" w:rsidRPr="004C26D0">
        <w:rPr>
          <w:rFonts w:cs="Arial"/>
          <w:szCs w:val="24"/>
          <w:lang w:val="en-US"/>
        </w:rPr>
        <w:t xml:space="preserve"> </w:t>
      </w:r>
      <w:r w:rsidR="00A164A5" w:rsidRPr="004C26D0">
        <w:rPr>
          <w:rFonts w:cs="Arial"/>
          <w:szCs w:val="24"/>
          <w:lang w:val="en-US"/>
        </w:rPr>
        <w:tab/>
      </w:r>
      <w:r w:rsidRPr="004C26D0">
        <w:rPr>
          <w:rFonts w:cs="Arial"/>
          <w:szCs w:val="24"/>
          <w:lang w:val="en-US"/>
        </w:rPr>
        <w:t>InterDigital</w:t>
      </w:r>
      <w:r w:rsidR="00510783" w:rsidRPr="004C26D0">
        <w:rPr>
          <w:rFonts w:cs="Arial"/>
          <w:szCs w:val="24"/>
          <w:lang w:val="en-US"/>
        </w:rPr>
        <w:t>,</w:t>
      </w:r>
      <w:r w:rsidRPr="004C26D0">
        <w:rPr>
          <w:rFonts w:cs="Arial"/>
          <w:szCs w:val="24"/>
          <w:lang w:val="en-US"/>
        </w:rPr>
        <w:t xml:space="preserve"> </w:t>
      </w:r>
      <w:r w:rsidR="00D17CAF" w:rsidRPr="004C26D0">
        <w:rPr>
          <w:rFonts w:cs="Arial"/>
          <w:szCs w:val="24"/>
          <w:lang w:val="en-US"/>
        </w:rPr>
        <w:t>Inc.</w:t>
      </w:r>
    </w:p>
    <w:p w14:paraId="6F795C21" w14:textId="3AC433BD" w:rsidR="00CA180F" w:rsidRPr="004C26D0" w:rsidRDefault="00CA180F" w:rsidP="00340242">
      <w:pPr>
        <w:pStyle w:val="3GPPHeader"/>
        <w:spacing w:after="0"/>
        <w:jc w:val="left"/>
        <w:rPr>
          <w:rFonts w:cs="Arial"/>
          <w:bCs/>
          <w:szCs w:val="24"/>
          <w:lang w:val="en-US"/>
        </w:rPr>
      </w:pPr>
      <w:r w:rsidRPr="004C26D0">
        <w:rPr>
          <w:rFonts w:cs="Arial"/>
          <w:szCs w:val="24"/>
        </w:rPr>
        <w:t>Title:</w:t>
      </w:r>
      <w:r w:rsidR="00A164A5" w:rsidRPr="004C26D0">
        <w:rPr>
          <w:rFonts w:cs="Arial"/>
          <w:szCs w:val="24"/>
        </w:rPr>
        <w:tab/>
      </w:r>
      <w:r w:rsidR="00402CC0">
        <w:rPr>
          <w:rFonts w:cs="Arial"/>
          <w:szCs w:val="24"/>
          <w:lang w:val="en-US"/>
        </w:rPr>
        <w:t>A</w:t>
      </w:r>
      <w:r w:rsidR="00067C30" w:rsidRPr="004C26D0">
        <w:rPr>
          <w:rFonts w:cs="Arial"/>
          <w:szCs w:val="24"/>
          <w:lang w:val="en-US"/>
        </w:rPr>
        <w:t xml:space="preserve">ir interface for </w:t>
      </w:r>
      <w:r w:rsidR="00067C30" w:rsidRPr="004C26D0">
        <w:rPr>
          <w:rFonts w:cs="Arial"/>
          <w:szCs w:val="24"/>
        </w:rPr>
        <w:t>Device 2b/C</w:t>
      </w:r>
      <w:r w:rsidR="00820086" w:rsidRPr="004C26D0">
        <w:rPr>
          <w:rFonts w:cs="Arial"/>
          <w:szCs w:val="24"/>
        </w:rPr>
        <w:t xml:space="preserve"> in Ambient IoT</w:t>
      </w:r>
    </w:p>
    <w:p w14:paraId="1DD05EA4" w14:textId="77777777" w:rsidR="00CA180F" w:rsidRPr="006D42B8" w:rsidRDefault="00CA180F" w:rsidP="00340242">
      <w:pPr>
        <w:pStyle w:val="3GPPHeader"/>
        <w:spacing w:after="0"/>
        <w:rPr>
          <w:rFonts w:cs="Arial"/>
          <w:szCs w:val="24"/>
        </w:rPr>
      </w:pPr>
      <w:r w:rsidRPr="004C26D0">
        <w:rPr>
          <w:rFonts w:cs="Arial"/>
          <w:szCs w:val="24"/>
        </w:rPr>
        <w:t>Document for:</w:t>
      </w:r>
      <w:r w:rsidR="00A164A5" w:rsidRPr="004C26D0">
        <w:rPr>
          <w:rFonts w:cs="Arial"/>
          <w:szCs w:val="24"/>
        </w:rPr>
        <w:tab/>
      </w:r>
      <w:r w:rsidRPr="004C26D0">
        <w:rPr>
          <w:rFonts w:cs="Arial"/>
          <w:szCs w:val="24"/>
        </w:rPr>
        <w:t>Discussion</w:t>
      </w:r>
    </w:p>
    <w:bookmarkEnd w:id="0"/>
    <w:p w14:paraId="5DCB8EC5" w14:textId="77777777" w:rsidR="009E7B59" w:rsidRDefault="00BD4462" w:rsidP="00752C1F">
      <w:pPr>
        <w:pStyle w:val="Heading1"/>
      </w:pPr>
      <w:r>
        <w:t>1</w:t>
      </w:r>
      <w:r w:rsidR="00914D78">
        <w:t>.</w:t>
      </w:r>
      <w:r>
        <w:t xml:space="preserve"> </w:t>
      </w:r>
      <w:r w:rsidRPr="00CE0424">
        <w:t>Introduction</w:t>
      </w:r>
    </w:p>
    <w:p w14:paraId="2548A5AB" w14:textId="408D666E" w:rsidR="008B70DA" w:rsidRPr="008B70DA" w:rsidRDefault="001F01D3" w:rsidP="00206A09">
      <w:pPr>
        <w:rPr>
          <w:rFonts w:eastAsia="MS Mincho"/>
          <w:lang w:eastAsia="en-US"/>
        </w:rPr>
      </w:pPr>
      <w:bookmarkStart w:id="1" w:name="_Hlk158889119"/>
      <w:r>
        <w:t xml:space="preserve">3GPP </w:t>
      </w:r>
      <w:r w:rsidR="007A581E">
        <w:t xml:space="preserve">RAN has recently approved a new </w:t>
      </w:r>
      <w:r w:rsidR="00E21AC4">
        <w:t xml:space="preserve">SI </w:t>
      </w:r>
      <w:r w:rsidR="00970E54">
        <w:rPr>
          <w:rFonts w:eastAsia="MS Mincho"/>
          <w:lang w:eastAsia="en-US"/>
        </w:rPr>
        <w:t xml:space="preserve">to study </w:t>
      </w:r>
      <w:r w:rsidR="006B5A5A" w:rsidRPr="00046922">
        <w:rPr>
          <w:rFonts w:eastAsia="MS Mincho"/>
        </w:rPr>
        <w:t>outdoor scenarios of Ambient IoT</w:t>
      </w:r>
      <w:r w:rsidR="00520A6C">
        <w:rPr>
          <w:rFonts w:eastAsia="MS Mincho"/>
        </w:rPr>
        <w:t xml:space="preserve"> </w:t>
      </w:r>
      <w:r w:rsidR="000D3BE5">
        <w:rPr>
          <w:rFonts w:eastAsia="MS Mincho"/>
        </w:rPr>
        <w:t xml:space="preserve">[1]. </w:t>
      </w:r>
      <w:r w:rsidR="00520A6C">
        <w:rPr>
          <w:rFonts w:eastAsia="MS Mincho"/>
        </w:rPr>
        <w:t>The following w</w:t>
      </w:r>
      <w:r w:rsidR="00D3669B">
        <w:rPr>
          <w:rFonts w:eastAsia="MS Mincho"/>
        </w:rPr>
        <w:t>as</w:t>
      </w:r>
      <w:r w:rsidR="00520A6C">
        <w:rPr>
          <w:rFonts w:eastAsia="MS Mincho"/>
        </w:rPr>
        <w:t xml:space="preserve"> agreed </w:t>
      </w:r>
      <w:r w:rsidR="006300BE">
        <w:rPr>
          <w:rFonts w:eastAsia="MS Mincho"/>
        </w:rPr>
        <w:t xml:space="preserve">during the first meeting of the SI </w:t>
      </w:r>
      <w:r w:rsidR="004F0E73">
        <w:rPr>
          <w:rFonts w:eastAsia="MS Mincho"/>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581E" w:rsidRPr="00D41F77" w14:paraId="47CFEFDE" w14:textId="77777777" w:rsidTr="00D41F77">
        <w:tc>
          <w:tcPr>
            <w:tcW w:w="9855" w:type="dxa"/>
          </w:tcPr>
          <w:bookmarkEnd w:id="1"/>
          <w:p w14:paraId="56B36451" w14:textId="77777777" w:rsidR="009214EF" w:rsidRPr="00307C80" w:rsidRDefault="009214EF" w:rsidP="009214EF">
            <w:pPr>
              <w:rPr>
                <w:lang w:eastAsia="ko-KR"/>
              </w:rPr>
            </w:pPr>
            <w:r w:rsidRPr="00307C80">
              <w:rPr>
                <w:highlight w:val="green"/>
                <w:lang w:eastAsia="ko-KR"/>
              </w:rPr>
              <w:t>Agreement</w:t>
            </w:r>
          </w:p>
          <w:p w14:paraId="3B1C64E6" w14:textId="77777777" w:rsidR="009214EF" w:rsidRPr="00307C80" w:rsidRDefault="009214EF" w:rsidP="009214EF">
            <w:pPr>
              <w:rPr>
                <w:lang w:eastAsia="ko-KR"/>
              </w:rPr>
            </w:pPr>
            <w:r w:rsidRPr="00307C80">
              <w:rPr>
                <w:lang w:eastAsia="ko-KR"/>
              </w:rPr>
              <w:t>For R2D, study necessity of addition/removal of M values from Rel-19 M value set for Device 2b</w:t>
            </w:r>
            <w:r w:rsidRPr="00307C80">
              <w:rPr>
                <w:rFonts w:cs="Times"/>
                <w:lang w:eastAsia="ko-KR"/>
              </w:rPr>
              <w:t xml:space="preserve"> and for Device C</w:t>
            </w:r>
            <w:r w:rsidRPr="00307C80">
              <w:rPr>
                <w:lang w:eastAsia="ko-KR"/>
              </w:rPr>
              <w:t xml:space="preserve"> for at least the following M values:</w:t>
            </w:r>
          </w:p>
          <w:p w14:paraId="4B578D7E" w14:textId="77777777" w:rsidR="009214EF" w:rsidRPr="00307C80" w:rsidRDefault="009214EF" w:rsidP="009214EF">
            <w:pPr>
              <w:pStyle w:val="ListParagraph"/>
              <w:numPr>
                <w:ilvl w:val="0"/>
                <w:numId w:val="34"/>
              </w:numPr>
              <w:spacing w:after="180" w:line="240" w:lineRule="auto"/>
              <w:contextualSpacing/>
              <w:jc w:val="left"/>
              <w:rPr>
                <w:lang w:eastAsia="ko-KR"/>
              </w:rPr>
            </w:pPr>
            <w:r w:rsidRPr="00307C80">
              <w:rPr>
                <w:rFonts w:hint="eastAsia"/>
                <w:lang w:eastAsia="ko-KR"/>
              </w:rPr>
              <w:t>A</w:t>
            </w:r>
            <w:r w:rsidRPr="00307C80">
              <w:rPr>
                <w:lang w:eastAsia="ko-KR"/>
              </w:rPr>
              <w:t>ddition of M=1</w:t>
            </w:r>
          </w:p>
          <w:p w14:paraId="78DBEE9D" w14:textId="77777777" w:rsidR="009214EF" w:rsidRPr="00307C80" w:rsidRDefault="009214EF" w:rsidP="009214EF">
            <w:pPr>
              <w:pStyle w:val="ListParagraph"/>
              <w:numPr>
                <w:ilvl w:val="0"/>
                <w:numId w:val="34"/>
              </w:numPr>
              <w:spacing w:after="180" w:line="240" w:lineRule="auto"/>
              <w:contextualSpacing/>
              <w:jc w:val="left"/>
              <w:rPr>
                <w:lang w:eastAsia="ko-KR"/>
              </w:rPr>
            </w:pPr>
            <w:r w:rsidRPr="00307C80">
              <w:rPr>
                <w:rFonts w:hint="eastAsia"/>
                <w:lang w:eastAsia="ko-KR"/>
              </w:rPr>
              <w:t>A</w:t>
            </w:r>
            <w:r w:rsidRPr="00307C80">
              <w:rPr>
                <w:lang w:eastAsia="ko-KR"/>
              </w:rPr>
              <w:t>ddition of M=32</w:t>
            </w:r>
          </w:p>
          <w:p w14:paraId="285E070E" w14:textId="77777777" w:rsidR="009214EF" w:rsidRPr="00307C80" w:rsidRDefault="009214EF" w:rsidP="009214EF">
            <w:pPr>
              <w:pStyle w:val="ListParagraph"/>
              <w:numPr>
                <w:ilvl w:val="0"/>
                <w:numId w:val="34"/>
              </w:numPr>
              <w:spacing w:after="180" w:line="240" w:lineRule="auto"/>
              <w:contextualSpacing/>
              <w:jc w:val="left"/>
              <w:rPr>
                <w:lang w:eastAsia="ko-KR"/>
              </w:rPr>
            </w:pPr>
            <w:r w:rsidRPr="00307C80">
              <w:rPr>
                <w:rFonts w:hint="eastAsia"/>
                <w:lang w:eastAsia="ko-KR"/>
              </w:rPr>
              <w:t>R</w:t>
            </w:r>
            <w:r w:rsidRPr="00307C80">
              <w:rPr>
                <w:lang w:eastAsia="ko-KR"/>
              </w:rPr>
              <w:t>emoval of M=24</w:t>
            </w:r>
          </w:p>
          <w:p w14:paraId="3A416E0A" w14:textId="77777777" w:rsidR="009214EF" w:rsidRPr="00307C80" w:rsidRDefault="009214EF" w:rsidP="009214EF">
            <w:pPr>
              <w:rPr>
                <w:lang w:eastAsia="ko-KR"/>
              </w:rPr>
            </w:pPr>
            <w:r w:rsidRPr="00307C80">
              <w:rPr>
                <w:highlight w:val="green"/>
                <w:lang w:eastAsia="ko-KR"/>
              </w:rPr>
              <w:t>Agreement</w:t>
            </w:r>
          </w:p>
          <w:p w14:paraId="7B275A2F" w14:textId="77777777" w:rsidR="009214EF" w:rsidRPr="00307C80" w:rsidRDefault="009214EF" w:rsidP="009214EF">
            <w:pPr>
              <w:rPr>
                <w:rFonts w:cs="Times"/>
                <w:lang w:eastAsia="ko-KR"/>
              </w:rPr>
            </w:pPr>
            <w:r w:rsidRPr="00307C80">
              <w:rPr>
                <w:rFonts w:cs="Times"/>
                <w:lang w:eastAsia="ko-KR"/>
              </w:rPr>
              <w:t>Study necessity and feasibility of FEC for R2D for Device 2b and for Device C including the following aspects:</w:t>
            </w:r>
          </w:p>
          <w:p w14:paraId="2FBBB423" w14:textId="0BE8DBC4" w:rsidR="009214EF" w:rsidRPr="00307C80" w:rsidRDefault="009214EF" w:rsidP="009214EF">
            <w:pPr>
              <w:pStyle w:val="ListParagraph"/>
              <w:numPr>
                <w:ilvl w:val="0"/>
                <w:numId w:val="35"/>
              </w:numPr>
              <w:spacing w:after="180" w:line="240" w:lineRule="auto"/>
              <w:contextualSpacing/>
              <w:jc w:val="left"/>
              <w:rPr>
                <w:rFonts w:cs="Times"/>
                <w:lang w:val="en-US" w:eastAsia="ko-KR"/>
              </w:rPr>
            </w:pPr>
            <w:r w:rsidRPr="00307C80">
              <w:rPr>
                <w:rFonts w:cs="Times"/>
                <w:lang w:val="en-US" w:eastAsia="ko-KR"/>
              </w:rPr>
              <w:t>Coding schemes: convolutional code (e.g</w:t>
            </w:r>
            <w:r w:rsidR="003A53B3">
              <w:rPr>
                <w:rFonts w:cs="Times"/>
                <w:lang w:val="en-US" w:eastAsia="ko-KR"/>
              </w:rPr>
              <w:t>.,</w:t>
            </w:r>
            <w:r w:rsidRPr="00307C80">
              <w:rPr>
                <w:rFonts w:cs="Times"/>
                <w:lang w:val="en-US" w:eastAsia="ko-KR"/>
              </w:rPr>
              <w:t xml:space="preserve"> TBCC), RM code</w:t>
            </w:r>
          </w:p>
          <w:p w14:paraId="4EFA6E51" w14:textId="77777777" w:rsidR="009214EF" w:rsidRPr="00307C80" w:rsidRDefault="009214EF" w:rsidP="009214EF">
            <w:pPr>
              <w:pStyle w:val="ListParagraph"/>
              <w:numPr>
                <w:ilvl w:val="1"/>
                <w:numId w:val="35"/>
              </w:numPr>
              <w:spacing w:after="180" w:line="240" w:lineRule="auto"/>
              <w:contextualSpacing/>
              <w:jc w:val="left"/>
              <w:rPr>
                <w:rFonts w:cs="Times"/>
                <w:lang w:val="en-US" w:eastAsia="ko-KR"/>
              </w:rPr>
            </w:pPr>
            <w:r w:rsidRPr="00307C80">
              <w:rPr>
                <w:rFonts w:cs="Times" w:hint="eastAsia"/>
                <w:lang w:val="en-US" w:eastAsia="ko-KR"/>
              </w:rPr>
              <w:t>N</w:t>
            </w:r>
            <w:r w:rsidRPr="00307C80">
              <w:rPr>
                <w:rFonts w:cs="Times"/>
                <w:lang w:val="en-US" w:eastAsia="ko-KR"/>
              </w:rPr>
              <w:t>ote: focus on coding schemes already specified in LTE or NR</w:t>
            </w:r>
          </w:p>
          <w:p w14:paraId="7866FDD4" w14:textId="77777777" w:rsidR="009214EF" w:rsidRPr="00307C80" w:rsidRDefault="009214EF" w:rsidP="009214EF">
            <w:pPr>
              <w:pStyle w:val="ListParagraph"/>
              <w:numPr>
                <w:ilvl w:val="0"/>
                <w:numId w:val="35"/>
              </w:numPr>
              <w:spacing w:after="180" w:line="240" w:lineRule="auto"/>
              <w:contextualSpacing/>
              <w:jc w:val="left"/>
              <w:rPr>
                <w:rFonts w:cs="Times"/>
                <w:lang w:val="en-US" w:eastAsia="ko-KR"/>
              </w:rPr>
            </w:pPr>
            <w:r w:rsidRPr="00307C80">
              <w:rPr>
                <w:rFonts w:cs="Times"/>
                <w:lang w:val="en-US" w:eastAsia="ko-KR"/>
              </w:rPr>
              <w:t>FEC code rates: at least 1/2, 1/3</w:t>
            </w:r>
          </w:p>
          <w:p w14:paraId="22249724" w14:textId="77777777" w:rsidR="009214EF" w:rsidRPr="00307C80" w:rsidRDefault="009214EF" w:rsidP="009214EF">
            <w:pPr>
              <w:pStyle w:val="ListParagraph"/>
              <w:numPr>
                <w:ilvl w:val="0"/>
                <w:numId w:val="35"/>
              </w:numPr>
              <w:spacing w:after="180" w:line="240" w:lineRule="auto"/>
              <w:contextualSpacing/>
              <w:jc w:val="left"/>
              <w:rPr>
                <w:rFonts w:cs="Times"/>
                <w:lang w:eastAsia="ko-KR"/>
              </w:rPr>
            </w:pPr>
            <w:r w:rsidRPr="00307C80">
              <w:rPr>
                <w:rFonts w:cs="Times"/>
                <w:lang w:eastAsia="ko-KR"/>
              </w:rPr>
              <w:t>Interleaver or LTE bit collection scheme for TBCC</w:t>
            </w:r>
          </w:p>
          <w:p w14:paraId="70C713EC" w14:textId="77777777" w:rsidR="009214EF" w:rsidRPr="00307C80" w:rsidRDefault="009214EF" w:rsidP="009214EF">
            <w:pPr>
              <w:rPr>
                <w:lang w:eastAsia="ko-KR"/>
              </w:rPr>
            </w:pPr>
            <w:r w:rsidRPr="00307C80">
              <w:rPr>
                <w:highlight w:val="green"/>
                <w:lang w:eastAsia="ko-KR"/>
              </w:rPr>
              <w:t>Agreement</w:t>
            </w:r>
          </w:p>
          <w:p w14:paraId="20542864" w14:textId="77777777" w:rsidR="009214EF" w:rsidRPr="00307C80" w:rsidRDefault="009214EF" w:rsidP="009214EF">
            <w:pPr>
              <w:rPr>
                <w:rFonts w:cs="Times"/>
                <w:lang w:eastAsia="ko-KR"/>
              </w:rPr>
            </w:pPr>
            <w:r w:rsidRPr="00307C80">
              <w:rPr>
                <w:rFonts w:cs="Times"/>
                <w:lang w:eastAsia="ko-KR"/>
              </w:rPr>
              <w:t>Study necessity and feasibility of R2D repetitions for R2D for Device 2b and for Device C considering the following repetition types:</w:t>
            </w:r>
          </w:p>
          <w:p w14:paraId="579E4E48" w14:textId="77777777" w:rsidR="009214EF" w:rsidRPr="00307C80" w:rsidRDefault="009214EF" w:rsidP="009214EF">
            <w:pPr>
              <w:pStyle w:val="ListParagraph"/>
              <w:numPr>
                <w:ilvl w:val="0"/>
                <w:numId w:val="36"/>
              </w:numPr>
              <w:spacing w:after="180" w:line="240" w:lineRule="auto"/>
              <w:contextualSpacing/>
              <w:jc w:val="left"/>
              <w:rPr>
                <w:rFonts w:cs="Times"/>
                <w:lang w:eastAsia="ko-KR"/>
              </w:rPr>
            </w:pPr>
            <w:r w:rsidRPr="00307C80">
              <w:rPr>
                <w:rFonts w:cs="Times"/>
                <w:lang w:eastAsia="ko-KR"/>
              </w:rPr>
              <w:t>B</w:t>
            </w:r>
            <w:r w:rsidRPr="00307C80">
              <w:rPr>
                <w:rFonts w:cs="Times" w:hint="eastAsia"/>
                <w:lang w:eastAsia="ko-KR"/>
              </w:rPr>
              <w:t>lock-level repetitions</w:t>
            </w:r>
          </w:p>
          <w:p w14:paraId="6F2E04B5" w14:textId="77777777" w:rsidR="009214EF" w:rsidRPr="00307C80" w:rsidRDefault="009214EF" w:rsidP="009214EF">
            <w:pPr>
              <w:pStyle w:val="ListParagraph"/>
              <w:numPr>
                <w:ilvl w:val="0"/>
                <w:numId w:val="36"/>
              </w:numPr>
              <w:spacing w:after="180" w:line="240" w:lineRule="auto"/>
              <w:contextualSpacing/>
              <w:jc w:val="left"/>
              <w:rPr>
                <w:rFonts w:cs="Times"/>
                <w:lang w:eastAsia="ko-KR"/>
              </w:rPr>
            </w:pPr>
            <w:r w:rsidRPr="00307C80">
              <w:rPr>
                <w:rFonts w:cs="Times"/>
                <w:lang w:eastAsia="ko-KR"/>
              </w:rPr>
              <w:t>B</w:t>
            </w:r>
            <w:r w:rsidRPr="00307C80">
              <w:rPr>
                <w:rFonts w:cs="Times" w:hint="eastAsia"/>
                <w:lang w:eastAsia="ko-KR"/>
              </w:rPr>
              <w:t xml:space="preserve">it-level </w:t>
            </w:r>
            <w:r w:rsidRPr="00307C80">
              <w:rPr>
                <w:rFonts w:cs="Times"/>
                <w:lang w:eastAsia="ko-KR"/>
              </w:rPr>
              <w:t xml:space="preserve">Type-2 </w:t>
            </w:r>
            <w:r w:rsidRPr="00307C80">
              <w:rPr>
                <w:rFonts w:cs="Times" w:hint="eastAsia"/>
                <w:lang w:eastAsia="ko-KR"/>
              </w:rPr>
              <w:t>repetition</w:t>
            </w:r>
            <w:r w:rsidRPr="00307C80">
              <w:rPr>
                <w:rFonts w:cs="Times"/>
                <w:lang w:eastAsia="ko-KR"/>
              </w:rPr>
              <w:t>s</w:t>
            </w:r>
          </w:p>
          <w:p w14:paraId="53778AD0" w14:textId="77777777" w:rsidR="009214EF" w:rsidRPr="00307C80" w:rsidRDefault="009214EF" w:rsidP="009214EF">
            <w:pPr>
              <w:pStyle w:val="ListParagraph"/>
              <w:numPr>
                <w:ilvl w:val="0"/>
                <w:numId w:val="36"/>
              </w:numPr>
              <w:spacing w:after="180" w:line="240" w:lineRule="auto"/>
              <w:contextualSpacing/>
              <w:jc w:val="left"/>
              <w:rPr>
                <w:rFonts w:cs="Times"/>
                <w:lang w:eastAsia="ko-KR"/>
              </w:rPr>
            </w:pPr>
            <w:r w:rsidRPr="00307C80">
              <w:rPr>
                <w:rFonts w:cs="Times" w:hint="eastAsia"/>
                <w:lang w:eastAsia="ko-KR"/>
              </w:rPr>
              <w:t>C</w:t>
            </w:r>
            <w:r w:rsidRPr="00307C80">
              <w:rPr>
                <w:rFonts w:cs="Times"/>
                <w:lang w:eastAsia="ko-KR"/>
              </w:rPr>
              <w:t>hip-level repetitions (in case of M=1 with FEC if applied)</w:t>
            </w:r>
          </w:p>
          <w:p w14:paraId="2D4159E7" w14:textId="77777777" w:rsidR="009214EF" w:rsidRPr="005373C2" w:rsidRDefault="009214EF" w:rsidP="009214EF">
            <w:pPr>
              <w:rPr>
                <w:lang w:eastAsia="ko-KR"/>
              </w:rPr>
            </w:pPr>
            <w:r w:rsidRPr="005373C2">
              <w:rPr>
                <w:highlight w:val="green"/>
                <w:lang w:eastAsia="ko-KR"/>
              </w:rPr>
              <w:t>Agreement</w:t>
            </w:r>
          </w:p>
          <w:p w14:paraId="3F22CF9B" w14:textId="77777777" w:rsidR="009214EF" w:rsidRPr="005373C2" w:rsidRDefault="009214EF" w:rsidP="009214EF">
            <w:pPr>
              <w:rPr>
                <w:lang w:eastAsia="ko-KR"/>
              </w:rPr>
            </w:pPr>
            <w:r w:rsidRPr="005373C2">
              <w:rPr>
                <w:rFonts w:hint="eastAsia"/>
                <w:lang w:eastAsia="ko-KR"/>
              </w:rPr>
              <w:t>For R2D signal</w:t>
            </w:r>
            <w:r w:rsidRPr="005373C2">
              <w:rPr>
                <w:lang w:eastAsia="ko-KR"/>
              </w:rPr>
              <w:t>(</w:t>
            </w:r>
            <w:r w:rsidRPr="005373C2">
              <w:rPr>
                <w:rFonts w:hint="eastAsia"/>
                <w:lang w:eastAsia="ko-KR"/>
              </w:rPr>
              <w:t>s</w:t>
            </w:r>
            <w:r w:rsidRPr="005373C2">
              <w:rPr>
                <w:lang w:eastAsia="ko-KR"/>
              </w:rPr>
              <w:t>)</w:t>
            </w:r>
            <w:r w:rsidRPr="005373C2">
              <w:rPr>
                <w:rFonts w:hint="eastAsia"/>
                <w:lang w:eastAsia="ko-KR"/>
              </w:rPr>
              <w:t xml:space="preserve">, study </w:t>
            </w:r>
            <w:r w:rsidRPr="005373C2">
              <w:rPr>
                <w:lang w:eastAsia="ko-KR"/>
              </w:rPr>
              <w:t xml:space="preserve">at least the </w:t>
            </w:r>
            <w:r w:rsidRPr="005373C2">
              <w:rPr>
                <w:rFonts w:hint="eastAsia"/>
                <w:lang w:eastAsia="ko-KR"/>
              </w:rPr>
              <w:t>following functionalities</w:t>
            </w:r>
            <w:r w:rsidRPr="005373C2">
              <w:rPr>
                <w:lang w:eastAsia="ko-KR"/>
              </w:rPr>
              <w:t xml:space="preserve"> (if needed), and study </w:t>
            </w:r>
            <w:r w:rsidRPr="005373C2">
              <w:rPr>
                <w:rFonts w:hint="eastAsia"/>
                <w:lang w:eastAsia="ko-KR"/>
              </w:rPr>
              <w:t>whether to reuse</w:t>
            </w:r>
            <w:r w:rsidRPr="005373C2">
              <w:rPr>
                <w:lang w:eastAsia="ko-KR"/>
              </w:rPr>
              <w:t>/enhance</w:t>
            </w:r>
            <w:r w:rsidRPr="005373C2">
              <w:rPr>
                <w:rFonts w:hint="eastAsia"/>
                <w:lang w:eastAsia="ko-KR"/>
              </w:rPr>
              <w:t xml:space="preserve"> existing R2</w:t>
            </w:r>
            <w:r w:rsidRPr="005373C2">
              <w:rPr>
                <w:lang w:eastAsia="ko-KR"/>
              </w:rPr>
              <w:t>D signal(</w:t>
            </w:r>
            <w:r w:rsidRPr="005373C2">
              <w:rPr>
                <w:rFonts w:hint="eastAsia"/>
                <w:lang w:eastAsia="ko-KR"/>
              </w:rPr>
              <w:t>s</w:t>
            </w:r>
            <w:r w:rsidRPr="005373C2">
              <w:rPr>
                <w:lang w:eastAsia="ko-KR"/>
              </w:rPr>
              <w:t>) or to introduce new R2D signal(</w:t>
            </w:r>
            <w:r w:rsidRPr="005373C2">
              <w:rPr>
                <w:rFonts w:hint="eastAsia"/>
                <w:lang w:eastAsia="ko-KR"/>
              </w:rPr>
              <w:t>s</w:t>
            </w:r>
            <w:r w:rsidRPr="005373C2">
              <w:rPr>
                <w:lang w:eastAsia="ko-KR"/>
              </w:rPr>
              <w:t>) for the following functionalities (if needed):</w:t>
            </w:r>
          </w:p>
          <w:p w14:paraId="35833B3C" w14:textId="77777777" w:rsidR="009214EF" w:rsidRPr="005373C2" w:rsidRDefault="009214EF" w:rsidP="009214EF">
            <w:pPr>
              <w:pStyle w:val="ListParagraph"/>
              <w:numPr>
                <w:ilvl w:val="0"/>
                <w:numId w:val="37"/>
              </w:numPr>
              <w:spacing w:after="180" w:line="240" w:lineRule="auto"/>
              <w:contextualSpacing/>
              <w:jc w:val="left"/>
              <w:rPr>
                <w:lang w:eastAsia="ko-KR"/>
              </w:rPr>
            </w:pPr>
            <w:r w:rsidRPr="005373C2">
              <w:rPr>
                <w:lang w:eastAsia="ko-KR"/>
              </w:rPr>
              <w:t>R2D chip duration determination</w:t>
            </w:r>
          </w:p>
          <w:p w14:paraId="0684430B" w14:textId="77777777" w:rsidR="009214EF" w:rsidRPr="005373C2" w:rsidRDefault="009214EF" w:rsidP="009214EF">
            <w:pPr>
              <w:pStyle w:val="ListParagraph"/>
              <w:numPr>
                <w:ilvl w:val="0"/>
                <w:numId w:val="37"/>
              </w:numPr>
              <w:spacing w:after="180" w:line="240" w:lineRule="auto"/>
              <w:contextualSpacing/>
              <w:jc w:val="left"/>
              <w:rPr>
                <w:lang w:eastAsia="ko-KR"/>
              </w:rPr>
            </w:pPr>
            <w:r w:rsidRPr="005373C2">
              <w:rPr>
                <w:lang w:eastAsia="ko-KR"/>
              </w:rPr>
              <w:t>indication of the start of R2D</w:t>
            </w:r>
          </w:p>
          <w:p w14:paraId="1B0CB319" w14:textId="77777777" w:rsidR="009214EF" w:rsidRPr="005373C2" w:rsidRDefault="009214EF" w:rsidP="009214EF">
            <w:pPr>
              <w:pStyle w:val="ListParagraph"/>
              <w:numPr>
                <w:ilvl w:val="0"/>
                <w:numId w:val="37"/>
              </w:numPr>
              <w:spacing w:after="180" w:line="240" w:lineRule="auto"/>
              <w:contextualSpacing/>
              <w:jc w:val="left"/>
              <w:rPr>
                <w:lang w:eastAsia="ko-KR"/>
              </w:rPr>
            </w:pPr>
            <w:r w:rsidRPr="005373C2">
              <w:rPr>
                <w:lang w:eastAsia="ko-KR"/>
              </w:rPr>
              <w:t xml:space="preserve">indication of the </w:t>
            </w:r>
            <w:r w:rsidRPr="005373C2">
              <w:rPr>
                <w:rFonts w:hint="eastAsia"/>
                <w:lang w:eastAsia="ko-KR"/>
              </w:rPr>
              <w:t>end of PRDCH</w:t>
            </w:r>
          </w:p>
          <w:p w14:paraId="513F7F1A" w14:textId="77777777" w:rsidR="009214EF" w:rsidRPr="005373C2" w:rsidRDefault="009214EF" w:rsidP="009214EF">
            <w:pPr>
              <w:pStyle w:val="ListParagraph"/>
              <w:numPr>
                <w:ilvl w:val="0"/>
                <w:numId w:val="37"/>
              </w:numPr>
              <w:spacing w:after="180" w:line="240" w:lineRule="auto"/>
              <w:contextualSpacing/>
              <w:jc w:val="left"/>
              <w:rPr>
                <w:lang w:eastAsia="ko-KR"/>
              </w:rPr>
            </w:pPr>
            <w:r w:rsidRPr="005373C2">
              <w:rPr>
                <w:rFonts w:hint="eastAsia"/>
                <w:lang w:eastAsia="ko-KR"/>
              </w:rPr>
              <w:t>frequency synchronization</w:t>
            </w:r>
            <w:r w:rsidRPr="005373C2">
              <w:rPr>
                <w:lang w:eastAsia="ko-KR"/>
              </w:rPr>
              <w:t xml:space="preserve"> (including frequency acquisition)</w:t>
            </w:r>
          </w:p>
          <w:p w14:paraId="0BFBEB0E" w14:textId="77777777" w:rsidR="009214EF" w:rsidRPr="005373C2" w:rsidRDefault="009214EF" w:rsidP="009214EF">
            <w:pPr>
              <w:pStyle w:val="ListParagraph"/>
              <w:numPr>
                <w:ilvl w:val="0"/>
                <w:numId w:val="37"/>
              </w:numPr>
              <w:spacing w:after="180" w:line="240" w:lineRule="auto"/>
              <w:contextualSpacing/>
              <w:jc w:val="left"/>
              <w:rPr>
                <w:lang w:eastAsia="ko-KR"/>
              </w:rPr>
            </w:pPr>
            <w:r w:rsidRPr="005373C2">
              <w:rPr>
                <w:lang w:eastAsia="ko-KR"/>
              </w:rPr>
              <w:lastRenderedPageBreak/>
              <w:t>CFO estimation / LO calibration</w:t>
            </w:r>
          </w:p>
          <w:p w14:paraId="5A752D0F" w14:textId="77777777" w:rsidR="009214EF" w:rsidRPr="005373C2" w:rsidRDefault="009214EF" w:rsidP="009214EF">
            <w:pPr>
              <w:pStyle w:val="ListParagraph"/>
              <w:numPr>
                <w:ilvl w:val="0"/>
                <w:numId w:val="37"/>
              </w:numPr>
              <w:spacing w:after="180" w:line="240" w:lineRule="auto"/>
              <w:contextualSpacing/>
              <w:jc w:val="left"/>
              <w:rPr>
                <w:lang w:eastAsia="ko-KR"/>
              </w:rPr>
            </w:pPr>
            <w:r w:rsidRPr="005373C2">
              <w:rPr>
                <w:lang w:eastAsia="ko-KR"/>
              </w:rPr>
              <w:t>SFO calibration</w:t>
            </w:r>
          </w:p>
          <w:p w14:paraId="5C4E8265" w14:textId="77777777" w:rsidR="009214EF" w:rsidRPr="005373C2" w:rsidRDefault="009214EF" w:rsidP="009214EF">
            <w:pPr>
              <w:pStyle w:val="ListParagraph"/>
              <w:numPr>
                <w:ilvl w:val="0"/>
                <w:numId w:val="37"/>
              </w:numPr>
              <w:spacing w:after="180" w:line="240" w:lineRule="auto"/>
              <w:contextualSpacing/>
              <w:jc w:val="left"/>
              <w:rPr>
                <w:lang w:eastAsia="ko-KR"/>
              </w:rPr>
            </w:pPr>
            <w:r w:rsidRPr="005373C2">
              <w:rPr>
                <w:lang w:eastAsia="ko-KR"/>
              </w:rPr>
              <w:t>timing synchronization/tracking</w:t>
            </w:r>
          </w:p>
          <w:p w14:paraId="4AED56C0" w14:textId="77777777" w:rsidR="009214EF" w:rsidRPr="005373C2" w:rsidRDefault="009214EF" w:rsidP="009214EF">
            <w:pPr>
              <w:pStyle w:val="ListParagraph"/>
              <w:numPr>
                <w:ilvl w:val="0"/>
                <w:numId w:val="37"/>
              </w:numPr>
              <w:spacing w:after="180" w:line="240" w:lineRule="auto"/>
              <w:contextualSpacing/>
              <w:jc w:val="left"/>
              <w:rPr>
                <w:lang w:eastAsia="ko-KR"/>
              </w:rPr>
            </w:pPr>
            <w:r w:rsidRPr="005373C2">
              <w:rPr>
                <w:lang w:eastAsia="ko-KR"/>
              </w:rPr>
              <w:t>measurement (e.g., signal strength)</w:t>
            </w:r>
          </w:p>
          <w:p w14:paraId="0E25D979" w14:textId="77777777" w:rsidR="009214EF" w:rsidRPr="005373C2" w:rsidRDefault="009214EF" w:rsidP="009214EF">
            <w:pPr>
              <w:pStyle w:val="ListParagraph"/>
              <w:numPr>
                <w:ilvl w:val="0"/>
                <w:numId w:val="37"/>
              </w:numPr>
              <w:spacing w:after="180" w:line="240" w:lineRule="auto"/>
              <w:contextualSpacing/>
              <w:jc w:val="left"/>
              <w:rPr>
                <w:lang w:eastAsia="ko-KR"/>
              </w:rPr>
            </w:pPr>
            <w:r w:rsidRPr="005373C2">
              <w:rPr>
                <w:rFonts w:hint="eastAsia"/>
                <w:lang w:eastAsia="ko-KR"/>
              </w:rPr>
              <w:t>r</w:t>
            </w:r>
            <w:r w:rsidRPr="005373C2">
              <w:rPr>
                <w:lang w:eastAsia="ko-KR"/>
              </w:rPr>
              <w:t>eader identification/differentiation</w:t>
            </w:r>
          </w:p>
          <w:p w14:paraId="5D14A2A4" w14:textId="77777777" w:rsidR="009214EF" w:rsidRPr="005373C2" w:rsidRDefault="009214EF" w:rsidP="009214EF">
            <w:pPr>
              <w:rPr>
                <w:lang w:eastAsia="ko-KR"/>
              </w:rPr>
            </w:pPr>
            <w:r w:rsidRPr="005373C2">
              <w:rPr>
                <w:highlight w:val="green"/>
                <w:lang w:eastAsia="ko-KR"/>
              </w:rPr>
              <w:t>Agreement</w:t>
            </w:r>
          </w:p>
          <w:p w14:paraId="7BB04371" w14:textId="77777777" w:rsidR="009214EF" w:rsidRPr="005373C2" w:rsidRDefault="009214EF" w:rsidP="009214EF">
            <w:pPr>
              <w:rPr>
                <w:lang w:eastAsia="ko-KR"/>
              </w:rPr>
            </w:pPr>
            <w:r w:rsidRPr="005373C2">
              <w:rPr>
                <w:rFonts w:hint="eastAsia"/>
                <w:lang w:eastAsia="ko-KR"/>
              </w:rPr>
              <w:t xml:space="preserve">For </w:t>
            </w:r>
            <w:r w:rsidRPr="005373C2">
              <w:rPr>
                <w:lang w:eastAsia="ko-KR"/>
              </w:rPr>
              <w:t>D2R</w:t>
            </w:r>
            <w:r w:rsidRPr="005373C2">
              <w:rPr>
                <w:rFonts w:hint="eastAsia"/>
                <w:lang w:eastAsia="ko-KR"/>
              </w:rPr>
              <w:t xml:space="preserve"> signal</w:t>
            </w:r>
            <w:r w:rsidRPr="005373C2">
              <w:rPr>
                <w:lang w:eastAsia="ko-KR"/>
              </w:rPr>
              <w:t>(</w:t>
            </w:r>
            <w:r w:rsidRPr="005373C2">
              <w:rPr>
                <w:rFonts w:hint="eastAsia"/>
                <w:lang w:eastAsia="ko-KR"/>
              </w:rPr>
              <w:t>s</w:t>
            </w:r>
            <w:r w:rsidRPr="005373C2">
              <w:rPr>
                <w:lang w:eastAsia="ko-KR"/>
              </w:rPr>
              <w:t>)</w:t>
            </w:r>
            <w:r w:rsidRPr="005373C2">
              <w:rPr>
                <w:rFonts w:hint="eastAsia"/>
                <w:lang w:eastAsia="ko-KR"/>
              </w:rPr>
              <w:t xml:space="preserve">, study </w:t>
            </w:r>
            <w:r w:rsidRPr="005373C2">
              <w:rPr>
                <w:lang w:eastAsia="ko-KR"/>
              </w:rPr>
              <w:t xml:space="preserve">at least the </w:t>
            </w:r>
            <w:r w:rsidRPr="005373C2">
              <w:rPr>
                <w:rFonts w:hint="eastAsia"/>
                <w:lang w:eastAsia="ko-KR"/>
              </w:rPr>
              <w:t>following functionalities</w:t>
            </w:r>
            <w:r w:rsidRPr="005373C2">
              <w:rPr>
                <w:lang w:eastAsia="ko-KR"/>
              </w:rPr>
              <w:t xml:space="preserve"> (if needed), and study </w:t>
            </w:r>
            <w:r w:rsidRPr="005373C2">
              <w:rPr>
                <w:rFonts w:hint="eastAsia"/>
                <w:lang w:eastAsia="ko-KR"/>
              </w:rPr>
              <w:t>whether to reuse</w:t>
            </w:r>
            <w:r w:rsidRPr="005373C2">
              <w:rPr>
                <w:lang w:eastAsia="ko-KR"/>
              </w:rPr>
              <w:t>/enhance</w:t>
            </w:r>
            <w:r w:rsidRPr="005373C2">
              <w:rPr>
                <w:rFonts w:hint="eastAsia"/>
                <w:lang w:eastAsia="ko-KR"/>
              </w:rPr>
              <w:t xml:space="preserve"> existing </w:t>
            </w:r>
            <w:r w:rsidRPr="005373C2">
              <w:rPr>
                <w:lang w:eastAsia="ko-KR"/>
              </w:rPr>
              <w:t>D2R signal(s) or to introduce new D2R signal(s) for the following functionalities (if needed):</w:t>
            </w:r>
          </w:p>
          <w:p w14:paraId="34184C66" w14:textId="77777777" w:rsidR="009214EF" w:rsidRPr="005373C2" w:rsidRDefault="009214EF" w:rsidP="009214EF">
            <w:pPr>
              <w:pStyle w:val="ListParagraph"/>
              <w:numPr>
                <w:ilvl w:val="0"/>
                <w:numId w:val="38"/>
              </w:numPr>
              <w:spacing w:after="180" w:line="240" w:lineRule="auto"/>
              <w:contextualSpacing/>
              <w:jc w:val="left"/>
              <w:rPr>
                <w:lang w:eastAsia="ko-KR"/>
              </w:rPr>
            </w:pPr>
            <w:r w:rsidRPr="005373C2">
              <w:rPr>
                <w:lang w:eastAsia="ko-KR"/>
              </w:rPr>
              <w:t>CFO estimation</w:t>
            </w:r>
          </w:p>
          <w:p w14:paraId="2337B2C2" w14:textId="77777777" w:rsidR="009214EF" w:rsidRPr="005373C2" w:rsidRDefault="009214EF" w:rsidP="009214EF">
            <w:pPr>
              <w:pStyle w:val="ListParagraph"/>
              <w:numPr>
                <w:ilvl w:val="0"/>
                <w:numId w:val="38"/>
              </w:numPr>
              <w:spacing w:after="180" w:line="240" w:lineRule="auto"/>
              <w:contextualSpacing/>
              <w:jc w:val="left"/>
              <w:rPr>
                <w:lang w:eastAsia="ko-KR"/>
              </w:rPr>
            </w:pPr>
            <w:r w:rsidRPr="005373C2">
              <w:rPr>
                <w:lang w:eastAsia="ko-KR"/>
              </w:rPr>
              <w:t>SFO estimation</w:t>
            </w:r>
          </w:p>
          <w:p w14:paraId="2AD17DD1" w14:textId="77777777" w:rsidR="009214EF" w:rsidRPr="005373C2" w:rsidRDefault="009214EF" w:rsidP="009214EF">
            <w:pPr>
              <w:pStyle w:val="ListParagraph"/>
              <w:numPr>
                <w:ilvl w:val="0"/>
                <w:numId w:val="38"/>
              </w:numPr>
              <w:spacing w:after="180" w:line="240" w:lineRule="auto"/>
              <w:contextualSpacing/>
              <w:jc w:val="left"/>
              <w:rPr>
                <w:lang w:eastAsia="ko-KR"/>
              </w:rPr>
            </w:pPr>
            <w:r w:rsidRPr="005373C2">
              <w:rPr>
                <w:lang w:eastAsia="ko-KR"/>
              </w:rPr>
              <w:t>timing acquisition</w:t>
            </w:r>
          </w:p>
          <w:p w14:paraId="41D47D63" w14:textId="77777777" w:rsidR="009214EF" w:rsidRPr="005373C2" w:rsidRDefault="009214EF" w:rsidP="009214EF">
            <w:pPr>
              <w:pStyle w:val="ListParagraph"/>
              <w:numPr>
                <w:ilvl w:val="0"/>
                <w:numId w:val="38"/>
              </w:numPr>
              <w:spacing w:after="180" w:line="240" w:lineRule="auto"/>
              <w:contextualSpacing/>
              <w:jc w:val="left"/>
              <w:rPr>
                <w:lang w:eastAsia="ko-KR"/>
              </w:rPr>
            </w:pPr>
            <w:r w:rsidRPr="005373C2">
              <w:rPr>
                <w:lang w:eastAsia="ko-KR"/>
              </w:rPr>
              <w:t>channel estimation</w:t>
            </w:r>
          </w:p>
          <w:p w14:paraId="0FDB1D3A" w14:textId="77777777" w:rsidR="009214EF" w:rsidRPr="005373C2" w:rsidRDefault="009214EF" w:rsidP="009214EF">
            <w:pPr>
              <w:pStyle w:val="ListParagraph"/>
              <w:numPr>
                <w:ilvl w:val="0"/>
                <w:numId w:val="38"/>
              </w:numPr>
              <w:spacing w:after="180" w:line="240" w:lineRule="auto"/>
              <w:contextualSpacing/>
              <w:jc w:val="left"/>
              <w:rPr>
                <w:lang w:eastAsia="ko-KR"/>
              </w:rPr>
            </w:pPr>
            <w:r w:rsidRPr="005373C2">
              <w:rPr>
                <w:lang w:eastAsia="ko-KR"/>
              </w:rPr>
              <w:t>measurement (e.g., signal strength, interference estimation)</w:t>
            </w:r>
          </w:p>
          <w:p w14:paraId="63FD00E0" w14:textId="77777777" w:rsidR="009214EF" w:rsidRPr="005373C2" w:rsidRDefault="009214EF" w:rsidP="009214EF">
            <w:pPr>
              <w:pStyle w:val="ListParagraph"/>
              <w:numPr>
                <w:ilvl w:val="0"/>
                <w:numId w:val="38"/>
              </w:numPr>
              <w:spacing w:after="180" w:line="240" w:lineRule="auto"/>
              <w:contextualSpacing/>
              <w:jc w:val="left"/>
              <w:rPr>
                <w:lang w:eastAsia="ko-KR"/>
              </w:rPr>
            </w:pPr>
            <w:r w:rsidRPr="005373C2">
              <w:rPr>
                <w:rFonts w:hint="eastAsia"/>
                <w:lang w:eastAsia="ko-KR"/>
              </w:rPr>
              <w:t>D</w:t>
            </w:r>
            <w:r w:rsidRPr="005373C2">
              <w:rPr>
                <w:lang w:eastAsia="ko-KR"/>
              </w:rPr>
              <w:t>evice differentiation e.g. for collision resolution, for interference randomization</w:t>
            </w:r>
          </w:p>
          <w:p w14:paraId="1374875F" w14:textId="77777777" w:rsidR="009214EF" w:rsidRPr="00C23956" w:rsidRDefault="009214EF" w:rsidP="009214EF">
            <w:pPr>
              <w:rPr>
                <w:lang w:eastAsia="ko-KR"/>
              </w:rPr>
            </w:pPr>
            <w:r w:rsidRPr="00C23956">
              <w:rPr>
                <w:highlight w:val="green"/>
                <w:lang w:eastAsia="ko-KR"/>
              </w:rPr>
              <w:t>Agreement</w:t>
            </w:r>
          </w:p>
          <w:p w14:paraId="7879F2F8" w14:textId="77777777" w:rsidR="009214EF" w:rsidRPr="00C23956" w:rsidRDefault="009214EF" w:rsidP="009214EF">
            <w:pPr>
              <w:rPr>
                <w:lang w:eastAsia="ko-KR"/>
              </w:rPr>
            </w:pPr>
            <w:r w:rsidRPr="00C23956">
              <w:rPr>
                <w:lang w:eastAsia="ko-KR"/>
              </w:rPr>
              <w:t>Study necessity and feasibility of reuse, modifications or enhancements of existing Rel-19 D2R modulations, and the potential introduction of new modulations schemes, for Device 2b and for Device C, including at least the following aspects:</w:t>
            </w:r>
          </w:p>
          <w:p w14:paraId="796AFB6B" w14:textId="77777777" w:rsidR="009214EF" w:rsidRPr="00C23956" w:rsidRDefault="009214EF" w:rsidP="009214EF">
            <w:pPr>
              <w:pStyle w:val="ListParagraph"/>
              <w:numPr>
                <w:ilvl w:val="0"/>
                <w:numId w:val="39"/>
              </w:numPr>
              <w:spacing w:after="180" w:line="240" w:lineRule="auto"/>
              <w:contextualSpacing/>
              <w:jc w:val="left"/>
              <w:rPr>
                <w:lang w:eastAsia="ko-KR"/>
              </w:rPr>
            </w:pPr>
            <w:r w:rsidRPr="00C23956">
              <w:rPr>
                <w:lang w:eastAsia="ko-KR"/>
              </w:rPr>
              <w:t>introduction of new modulation schemes (e.g., MSK or DBPSK)</w:t>
            </w:r>
          </w:p>
          <w:p w14:paraId="183C244C" w14:textId="77777777" w:rsidR="009214EF" w:rsidRPr="00C23956" w:rsidRDefault="009214EF" w:rsidP="009214EF">
            <w:pPr>
              <w:pStyle w:val="ListParagraph"/>
              <w:numPr>
                <w:ilvl w:val="0"/>
                <w:numId w:val="39"/>
              </w:numPr>
              <w:spacing w:after="180" w:line="240" w:lineRule="auto"/>
              <w:contextualSpacing/>
              <w:jc w:val="left"/>
              <w:rPr>
                <w:lang w:eastAsia="ko-KR"/>
              </w:rPr>
            </w:pPr>
            <w:r w:rsidRPr="00C23956">
              <w:rPr>
                <w:lang w:eastAsia="ko-KR"/>
              </w:rPr>
              <w:t>down-selection of existing modulation schemes</w:t>
            </w:r>
          </w:p>
          <w:p w14:paraId="564924CA" w14:textId="77777777" w:rsidR="009214EF" w:rsidRPr="00C23956" w:rsidRDefault="009214EF" w:rsidP="009214EF">
            <w:pPr>
              <w:pStyle w:val="ListParagraph"/>
              <w:numPr>
                <w:ilvl w:val="0"/>
                <w:numId w:val="39"/>
              </w:numPr>
              <w:spacing w:after="180" w:line="240" w:lineRule="auto"/>
              <w:contextualSpacing/>
              <w:jc w:val="left"/>
              <w:rPr>
                <w:lang w:eastAsia="ko-KR"/>
              </w:rPr>
            </w:pPr>
            <w:r w:rsidRPr="00C23956">
              <w:rPr>
                <w:lang w:eastAsia="ko-KR"/>
              </w:rPr>
              <w:t>design considerations related to spectrum shaping and D2R signals</w:t>
            </w:r>
          </w:p>
          <w:p w14:paraId="4F154787" w14:textId="77777777" w:rsidR="009214EF" w:rsidRPr="00C23956" w:rsidRDefault="009214EF" w:rsidP="009214EF">
            <w:pPr>
              <w:rPr>
                <w:lang w:val="en-US" w:eastAsia="ko-KR"/>
              </w:rPr>
            </w:pPr>
            <w:r w:rsidRPr="00C23956">
              <w:rPr>
                <w:highlight w:val="green"/>
                <w:lang w:val="en-US" w:eastAsia="ko-KR"/>
              </w:rPr>
              <w:t>Agreement</w:t>
            </w:r>
          </w:p>
          <w:p w14:paraId="7E65E054" w14:textId="77777777" w:rsidR="009214EF" w:rsidRPr="00C23956" w:rsidRDefault="009214EF" w:rsidP="009214EF">
            <w:pPr>
              <w:rPr>
                <w:lang w:val="en-US" w:eastAsia="ko-KR"/>
              </w:rPr>
            </w:pPr>
            <w:r w:rsidRPr="00C23956">
              <w:rPr>
                <w:lang w:val="en-US" w:eastAsia="ko-KR"/>
              </w:rPr>
              <w:t xml:space="preserve">Study the following aspects to support DO-A traffic </w:t>
            </w:r>
            <w:r w:rsidRPr="00C23956">
              <w:rPr>
                <w:lang w:eastAsia="ko-KR"/>
              </w:rPr>
              <w:t>(periodic and event-triggered)</w:t>
            </w:r>
            <w:r w:rsidRPr="00C23956">
              <w:rPr>
                <w:lang w:val="en-US" w:eastAsia="ko-KR"/>
              </w:rPr>
              <w:t xml:space="preserve"> for Device 2b and for Device C in Rel-20.</w:t>
            </w:r>
          </w:p>
          <w:p w14:paraId="255BF200" w14:textId="77777777" w:rsidR="009214EF" w:rsidRPr="00C23956" w:rsidRDefault="009214EF" w:rsidP="009214EF">
            <w:pPr>
              <w:pStyle w:val="ListParagraph"/>
              <w:numPr>
                <w:ilvl w:val="0"/>
                <w:numId w:val="40"/>
              </w:numPr>
              <w:spacing w:after="180" w:line="240" w:lineRule="auto"/>
              <w:contextualSpacing/>
              <w:jc w:val="left"/>
              <w:rPr>
                <w:lang w:eastAsia="ko-KR"/>
              </w:rPr>
            </w:pPr>
            <w:r w:rsidRPr="00C23956">
              <w:rPr>
                <w:lang w:eastAsia="ko-KR"/>
              </w:rPr>
              <w:t>Timing and frequency synchronization for DO-A transmission</w:t>
            </w:r>
          </w:p>
          <w:p w14:paraId="535FAAAA" w14:textId="77777777" w:rsidR="009214EF" w:rsidRPr="00C23956" w:rsidRDefault="009214EF" w:rsidP="009214EF">
            <w:pPr>
              <w:pStyle w:val="ListParagraph"/>
              <w:numPr>
                <w:ilvl w:val="0"/>
                <w:numId w:val="40"/>
              </w:numPr>
              <w:spacing w:after="180" w:line="240" w:lineRule="auto"/>
              <w:contextualSpacing/>
              <w:jc w:val="left"/>
              <w:rPr>
                <w:lang w:eastAsia="ko-KR"/>
              </w:rPr>
            </w:pPr>
            <w:r w:rsidRPr="00C23956">
              <w:rPr>
                <w:lang w:eastAsia="ko-KR"/>
              </w:rPr>
              <w:t>Resource allocation/determination method for DO-A transmission</w:t>
            </w:r>
          </w:p>
          <w:p w14:paraId="18230C3C" w14:textId="77777777" w:rsidR="009214EF" w:rsidRPr="00C23956" w:rsidRDefault="009214EF" w:rsidP="009214EF">
            <w:pPr>
              <w:pStyle w:val="ListParagraph"/>
              <w:numPr>
                <w:ilvl w:val="0"/>
                <w:numId w:val="40"/>
              </w:numPr>
              <w:spacing w:after="180" w:line="240" w:lineRule="auto"/>
              <w:contextualSpacing/>
              <w:jc w:val="left"/>
              <w:rPr>
                <w:lang w:eastAsia="ko-KR"/>
              </w:rPr>
            </w:pPr>
            <w:r w:rsidRPr="00C23956">
              <w:rPr>
                <w:lang w:eastAsia="ko-KR"/>
              </w:rPr>
              <w:t>Configuration/signaling of necessary information</w:t>
            </w:r>
          </w:p>
          <w:p w14:paraId="1399106C" w14:textId="77777777" w:rsidR="009214EF" w:rsidRPr="00C23956" w:rsidRDefault="009214EF" w:rsidP="009214EF">
            <w:pPr>
              <w:rPr>
                <w:lang w:eastAsia="ko-KR"/>
              </w:rPr>
            </w:pPr>
            <w:r w:rsidRPr="00C23956">
              <w:rPr>
                <w:highlight w:val="green"/>
                <w:lang w:eastAsia="ko-KR"/>
              </w:rPr>
              <w:t>Agreement</w:t>
            </w:r>
          </w:p>
          <w:p w14:paraId="7217C2AB" w14:textId="77777777" w:rsidR="009214EF" w:rsidRPr="00C23956" w:rsidRDefault="009214EF" w:rsidP="009214EF">
            <w:pPr>
              <w:rPr>
                <w:lang w:eastAsia="ko-KR"/>
              </w:rPr>
            </w:pPr>
            <w:r w:rsidRPr="00C23956">
              <w:rPr>
                <w:lang w:eastAsia="ko-KR"/>
              </w:rPr>
              <w:t>Study necessity and feasibility of enhancements on existing Rel-19 D2R FEC for Device 2b and for Device C including the following aspects:</w:t>
            </w:r>
          </w:p>
          <w:p w14:paraId="1494063F" w14:textId="77777777" w:rsidR="009214EF" w:rsidRPr="00C23956" w:rsidRDefault="009214EF" w:rsidP="009214EF">
            <w:pPr>
              <w:pStyle w:val="ListParagraph"/>
              <w:numPr>
                <w:ilvl w:val="0"/>
                <w:numId w:val="41"/>
              </w:numPr>
              <w:spacing w:after="180" w:line="240" w:lineRule="auto"/>
              <w:contextualSpacing/>
              <w:jc w:val="left"/>
              <w:rPr>
                <w:lang w:eastAsia="ko-KR"/>
              </w:rPr>
            </w:pPr>
            <w:r w:rsidRPr="00C23956">
              <w:rPr>
                <w:lang w:eastAsia="ko-KR"/>
              </w:rPr>
              <w:t>additional FEC code rate(s) (e.g., 1/2, 1/4)</w:t>
            </w:r>
          </w:p>
          <w:p w14:paraId="0DC05690" w14:textId="77777777" w:rsidR="009214EF" w:rsidRPr="00C23956" w:rsidRDefault="009214EF" w:rsidP="009214EF">
            <w:pPr>
              <w:pStyle w:val="ListParagraph"/>
              <w:numPr>
                <w:ilvl w:val="0"/>
                <w:numId w:val="41"/>
              </w:numPr>
              <w:spacing w:after="180" w:line="240" w:lineRule="auto"/>
              <w:contextualSpacing/>
              <w:jc w:val="left"/>
              <w:rPr>
                <w:lang w:eastAsia="ko-KR"/>
              </w:rPr>
            </w:pPr>
            <w:r w:rsidRPr="00C23956">
              <w:rPr>
                <w:lang w:eastAsia="ko-KR"/>
              </w:rPr>
              <w:t>interleaver, or LTE bit collection scheme for TBCC</w:t>
            </w:r>
          </w:p>
          <w:p w14:paraId="26C58437" w14:textId="77777777" w:rsidR="009214EF" w:rsidRPr="00C23956" w:rsidRDefault="009214EF" w:rsidP="009214EF">
            <w:pPr>
              <w:pStyle w:val="ListParagraph"/>
              <w:numPr>
                <w:ilvl w:val="0"/>
                <w:numId w:val="41"/>
              </w:numPr>
              <w:spacing w:after="180" w:line="240" w:lineRule="auto"/>
              <w:contextualSpacing/>
              <w:jc w:val="left"/>
              <w:rPr>
                <w:lang w:eastAsia="ko-KR"/>
              </w:rPr>
            </w:pPr>
            <w:r w:rsidRPr="00C23956">
              <w:rPr>
                <w:lang w:eastAsia="ko-KR"/>
              </w:rPr>
              <w:t>Note: no change to Rel-19 TBCC polynomial</w:t>
            </w:r>
            <w:r>
              <w:rPr>
                <w:lang w:eastAsia="ko-KR"/>
              </w:rPr>
              <w:t>.</w:t>
            </w:r>
          </w:p>
          <w:p w14:paraId="026E0AC6" w14:textId="77777777" w:rsidR="009214EF" w:rsidRPr="00C23956" w:rsidRDefault="009214EF" w:rsidP="009214EF">
            <w:pPr>
              <w:rPr>
                <w:lang w:eastAsia="ko-KR"/>
              </w:rPr>
            </w:pPr>
            <w:r w:rsidRPr="00C23956">
              <w:rPr>
                <w:highlight w:val="green"/>
                <w:lang w:eastAsia="ko-KR"/>
              </w:rPr>
              <w:t>Agreement</w:t>
            </w:r>
          </w:p>
          <w:p w14:paraId="60CA144A" w14:textId="126681F4" w:rsidR="009214EF" w:rsidRPr="00C23956" w:rsidRDefault="009214EF" w:rsidP="009214EF">
            <w:pPr>
              <w:rPr>
                <w:lang w:eastAsia="ko-KR"/>
              </w:rPr>
            </w:pPr>
            <w:r w:rsidRPr="00C23956">
              <w:rPr>
                <w:lang w:eastAsia="ko-KR"/>
              </w:rPr>
              <w:t>For PDRCH, study necessity and feasibility of larger (&gt;2) number of repetitions for block-level repetitions for Device 2b and for Device C.</w:t>
            </w:r>
          </w:p>
          <w:p w14:paraId="43793ADE" w14:textId="77777777" w:rsidR="009214EF" w:rsidRPr="00C23956" w:rsidRDefault="009214EF" w:rsidP="009214EF">
            <w:pPr>
              <w:rPr>
                <w:lang w:eastAsia="ko-KR"/>
              </w:rPr>
            </w:pPr>
            <w:r w:rsidRPr="00C23956">
              <w:rPr>
                <w:highlight w:val="green"/>
                <w:lang w:eastAsia="ko-KR"/>
              </w:rPr>
              <w:t>Agreement</w:t>
            </w:r>
          </w:p>
          <w:p w14:paraId="1CD42447" w14:textId="77777777" w:rsidR="009214EF" w:rsidRPr="00C23956" w:rsidRDefault="009214EF" w:rsidP="009214EF">
            <w:pPr>
              <w:rPr>
                <w:lang w:eastAsia="ko-KR"/>
              </w:rPr>
            </w:pPr>
            <w:r w:rsidRPr="00C23956">
              <w:rPr>
                <w:lang w:eastAsia="ko-KR"/>
              </w:rPr>
              <w:t>For PDRCH, study necessity of scrambling for Device 2b and for Device C.</w:t>
            </w:r>
          </w:p>
          <w:p w14:paraId="1180722A" w14:textId="77777777" w:rsidR="009214EF" w:rsidRPr="00C23956" w:rsidRDefault="009214EF" w:rsidP="009214EF"/>
          <w:p w14:paraId="07A87BD8" w14:textId="77777777" w:rsidR="009214EF" w:rsidRPr="00C23956" w:rsidRDefault="009214EF" w:rsidP="009214EF">
            <w:pPr>
              <w:rPr>
                <w:lang w:eastAsia="ko-KR"/>
              </w:rPr>
            </w:pPr>
            <w:r w:rsidRPr="00C23956">
              <w:rPr>
                <w:highlight w:val="green"/>
                <w:lang w:eastAsia="ko-KR"/>
              </w:rPr>
              <w:t>Agreement</w:t>
            </w:r>
          </w:p>
          <w:p w14:paraId="65A3C4FD" w14:textId="77777777" w:rsidR="009214EF" w:rsidRPr="00C23956" w:rsidRDefault="009214EF" w:rsidP="009214EF">
            <w:pPr>
              <w:rPr>
                <w:lang w:eastAsia="ko-KR"/>
              </w:rPr>
            </w:pPr>
            <w:r w:rsidRPr="00C23956">
              <w:rPr>
                <w:lang w:eastAsia="ko-KR"/>
              </w:rPr>
              <w:t>At least for CBRA for DT and DO-DTT, study necessity and feasibility of enhancements of D2R TDM(A) for Device 2b and for Device C based on the following:</w:t>
            </w:r>
          </w:p>
          <w:p w14:paraId="56C90E9A" w14:textId="77777777" w:rsidR="009214EF" w:rsidRPr="00C23956" w:rsidRDefault="009214EF" w:rsidP="009214EF">
            <w:pPr>
              <w:pStyle w:val="ListParagraph"/>
              <w:numPr>
                <w:ilvl w:val="0"/>
                <w:numId w:val="42"/>
              </w:numPr>
              <w:spacing w:after="180" w:line="240" w:lineRule="auto"/>
              <w:contextualSpacing/>
              <w:jc w:val="left"/>
              <w:rPr>
                <w:lang w:val="de-DE" w:eastAsia="ko-KR"/>
              </w:rPr>
            </w:pPr>
            <w:r w:rsidRPr="00C23956">
              <w:rPr>
                <w:lang w:val="de-DE" w:eastAsia="ko-KR"/>
              </w:rPr>
              <w:t>X1 &gt; 2 for Msg1 (X1: number of time domain resources for Msg1 transmission indicated by the corresponding R2D message)</w:t>
            </w:r>
          </w:p>
          <w:p w14:paraId="7A420AF9" w14:textId="77777777" w:rsidR="009214EF" w:rsidRPr="00C23956" w:rsidRDefault="009214EF" w:rsidP="009214EF">
            <w:pPr>
              <w:pStyle w:val="ListParagraph"/>
              <w:numPr>
                <w:ilvl w:val="0"/>
                <w:numId w:val="42"/>
              </w:numPr>
              <w:spacing w:after="180" w:line="240" w:lineRule="auto"/>
              <w:contextualSpacing/>
              <w:jc w:val="left"/>
              <w:rPr>
                <w:lang w:val="de-DE" w:eastAsia="ko-KR"/>
              </w:rPr>
            </w:pPr>
            <w:r w:rsidRPr="00C23956">
              <w:rPr>
                <w:lang w:val="de-DE" w:eastAsia="ko-KR"/>
              </w:rPr>
              <w:t>X3 &gt; 1 for Msg3 (X3: number of time domain resources for Msg3 transmission indicated by the corresponding R2D message)</w:t>
            </w:r>
          </w:p>
          <w:p w14:paraId="52ABFB46" w14:textId="77777777" w:rsidR="009214EF" w:rsidRPr="00C23956" w:rsidRDefault="009214EF" w:rsidP="009214EF">
            <w:pPr>
              <w:rPr>
                <w:lang w:eastAsia="ko-KR"/>
              </w:rPr>
            </w:pPr>
            <w:r w:rsidRPr="00C23956">
              <w:rPr>
                <w:highlight w:val="green"/>
                <w:lang w:eastAsia="ko-KR"/>
              </w:rPr>
              <w:t>Agreement</w:t>
            </w:r>
          </w:p>
          <w:p w14:paraId="2AD3A058" w14:textId="77777777" w:rsidR="009214EF" w:rsidRPr="00C23956" w:rsidRDefault="009214EF" w:rsidP="009214EF">
            <w:pPr>
              <w:rPr>
                <w:lang w:eastAsia="ko-KR"/>
              </w:rPr>
            </w:pPr>
            <w:r w:rsidRPr="00C23956">
              <w:rPr>
                <w:lang w:eastAsia="ko-KR"/>
              </w:rPr>
              <w:t>Study necessity and feasibility of enhancements of D2R for Device 2b and for Device C, considering the following aspects or potential enhancements:</w:t>
            </w:r>
          </w:p>
          <w:p w14:paraId="13BB29BC" w14:textId="77777777" w:rsidR="009214EF" w:rsidRPr="00C23956" w:rsidRDefault="009214EF" w:rsidP="009214EF">
            <w:pPr>
              <w:pStyle w:val="ListParagraph"/>
              <w:numPr>
                <w:ilvl w:val="0"/>
                <w:numId w:val="43"/>
              </w:numPr>
              <w:spacing w:after="180" w:line="240" w:lineRule="auto"/>
              <w:contextualSpacing/>
              <w:jc w:val="left"/>
              <w:rPr>
                <w:lang w:eastAsia="ko-KR"/>
              </w:rPr>
            </w:pPr>
            <w:r w:rsidRPr="00C23956">
              <w:rPr>
                <w:lang w:eastAsia="ko-KR"/>
              </w:rPr>
              <w:t>Considering that Device 2b and Device C can adjust the LO towards a desired frequency, whether to also support baseband small FS for Device 2b and Device C</w:t>
            </w:r>
          </w:p>
          <w:p w14:paraId="0E3CDC01" w14:textId="77777777" w:rsidR="009214EF" w:rsidRPr="00C23956" w:rsidRDefault="009214EF" w:rsidP="009214EF">
            <w:pPr>
              <w:pStyle w:val="ListParagraph"/>
              <w:numPr>
                <w:ilvl w:val="0"/>
                <w:numId w:val="43"/>
              </w:numPr>
              <w:spacing w:after="180" w:line="240" w:lineRule="auto"/>
              <w:contextualSpacing/>
              <w:jc w:val="left"/>
              <w:rPr>
                <w:lang w:eastAsia="ko-KR"/>
              </w:rPr>
            </w:pPr>
            <w:r w:rsidRPr="00C23956">
              <w:rPr>
                <w:lang w:eastAsia="ko-KR"/>
              </w:rPr>
              <w:t>D2R frequency resources for FDM(A) (e.g., considering D2R transmission bandwidth, guard-band size between FDMed D2R transmissions, CFO, SFO, etc.)</w:t>
            </w:r>
          </w:p>
          <w:p w14:paraId="4FD0C983" w14:textId="77777777" w:rsidR="009214EF" w:rsidRPr="00C23956" w:rsidRDefault="009214EF" w:rsidP="009214EF">
            <w:pPr>
              <w:pStyle w:val="ListParagraph"/>
              <w:numPr>
                <w:ilvl w:val="0"/>
                <w:numId w:val="43"/>
              </w:numPr>
              <w:spacing w:after="180" w:line="240" w:lineRule="auto"/>
              <w:contextualSpacing/>
              <w:jc w:val="left"/>
              <w:rPr>
                <w:lang w:eastAsia="ko-KR"/>
              </w:rPr>
            </w:pPr>
            <w:r w:rsidRPr="00C23956">
              <w:rPr>
                <w:lang w:eastAsia="ko-KR"/>
              </w:rPr>
              <w:t>How a device determines the frequency resource for D2R transmission</w:t>
            </w:r>
          </w:p>
          <w:p w14:paraId="17CF7471" w14:textId="77777777" w:rsidR="009214EF" w:rsidRPr="00C23956" w:rsidRDefault="009214EF" w:rsidP="009214EF">
            <w:pPr>
              <w:pStyle w:val="ListParagraph"/>
              <w:numPr>
                <w:ilvl w:val="0"/>
                <w:numId w:val="43"/>
              </w:numPr>
              <w:spacing w:after="180" w:line="240" w:lineRule="auto"/>
              <w:contextualSpacing/>
              <w:jc w:val="left"/>
              <w:rPr>
                <w:lang w:eastAsia="ko-KR"/>
              </w:rPr>
            </w:pPr>
            <w:r w:rsidRPr="00C23956">
              <w:rPr>
                <w:lang w:eastAsia="ko-KR"/>
              </w:rPr>
              <w:t>FDM(A) for D2R transmissions other than Msg1 and Msg3</w:t>
            </w:r>
          </w:p>
          <w:p w14:paraId="0CB2E254" w14:textId="77777777" w:rsidR="009214EF" w:rsidRPr="00C23956" w:rsidRDefault="009214EF" w:rsidP="009214EF">
            <w:pPr>
              <w:rPr>
                <w:lang w:eastAsia="ko-KR"/>
              </w:rPr>
            </w:pPr>
            <w:r w:rsidRPr="00C23956">
              <w:rPr>
                <w:highlight w:val="green"/>
                <w:lang w:eastAsia="ko-KR"/>
              </w:rPr>
              <w:t>Agreement</w:t>
            </w:r>
          </w:p>
          <w:p w14:paraId="45A16ABC" w14:textId="77777777" w:rsidR="009214EF" w:rsidRPr="00C23956" w:rsidRDefault="009214EF" w:rsidP="009214EF">
            <w:pPr>
              <w:rPr>
                <w:lang w:eastAsia="ko-KR"/>
              </w:rPr>
            </w:pPr>
            <w:r w:rsidRPr="00C23956">
              <w:rPr>
                <w:lang w:eastAsia="ko-KR"/>
              </w:rPr>
              <w:t>Study necessity and feasibility of D2R Tx power control for Device 2b and for Device C, including the following aspects</w:t>
            </w:r>
          </w:p>
          <w:p w14:paraId="5C888D4E" w14:textId="77777777" w:rsidR="009214EF" w:rsidRPr="00C23956" w:rsidRDefault="009214EF" w:rsidP="009214EF">
            <w:pPr>
              <w:pStyle w:val="ListParagraph"/>
              <w:numPr>
                <w:ilvl w:val="0"/>
                <w:numId w:val="44"/>
              </w:numPr>
              <w:spacing w:after="180" w:line="240" w:lineRule="auto"/>
              <w:contextualSpacing/>
              <w:jc w:val="left"/>
            </w:pPr>
            <w:r w:rsidRPr="00C23956">
              <w:rPr>
                <w:lang w:eastAsia="ko-KR"/>
              </w:rPr>
              <w:t>Open loop and/or closed loop power control</w:t>
            </w:r>
          </w:p>
          <w:p w14:paraId="7DA1CF76" w14:textId="77777777" w:rsidR="009214EF" w:rsidRPr="00C23956" w:rsidRDefault="009214EF" w:rsidP="009214EF">
            <w:pPr>
              <w:pStyle w:val="ListParagraph"/>
              <w:numPr>
                <w:ilvl w:val="0"/>
                <w:numId w:val="44"/>
              </w:numPr>
              <w:spacing w:after="180" w:line="240" w:lineRule="auto"/>
              <w:contextualSpacing/>
              <w:jc w:val="left"/>
            </w:pPr>
            <w:r w:rsidRPr="00C23956">
              <w:t>Required measurements (e.g., signal strength)</w:t>
            </w:r>
          </w:p>
          <w:p w14:paraId="43A0D1CF" w14:textId="77777777" w:rsidR="009214EF" w:rsidRPr="00C23956" w:rsidRDefault="009214EF" w:rsidP="009214EF">
            <w:pPr>
              <w:pStyle w:val="ListParagraph"/>
              <w:numPr>
                <w:ilvl w:val="0"/>
                <w:numId w:val="44"/>
              </w:numPr>
              <w:spacing w:after="180" w:line="240" w:lineRule="auto"/>
              <w:contextualSpacing/>
              <w:jc w:val="left"/>
            </w:pPr>
            <w:r w:rsidRPr="00C23956">
              <w:t>Required information at the device</w:t>
            </w:r>
          </w:p>
          <w:p w14:paraId="0B9DDA6E" w14:textId="77777777" w:rsidR="009214EF" w:rsidRPr="00C23956" w:rsidRDefault="009214EF" w:rsidP="009214EF">
            <w:pPr>
              <w:pStyle w:val="ListParagraph"/>
              <w:numPr>
                <w:ilvl w:val="0"/>
                <w:numId w:val="44"/>
              </w:numPr>
              <w:spacing w:after="180" w:line="240" w:lineRule="auto"/>
              <w:contextualSpacing/>
              <w:jc w:val="left"/>
            </w:pPr>
            <w:r w:rsidRPr="00C23956">
              <w:t>Required information at reader side</w:t>
            </w:r>
          </w:p>
          <w:p w14:paraId="41D15479" w14:textId="77777777" w:rsidR="009214EF" w:rsidRPr="00C23956" w:rsidRDefault="009214EF" w:rsidP="009214EF">
            <w:pPr>
              <w:pStyle w:val="ListParagraph"/>
              <w:numPr>
                <w:ilvl w:val="0"/>
                <w:numId w:val="44"/>
              </w:numPr>
              <w:spacing w:after="180" w:line="240" w:lineRule="auto"/>
              <w:contextualSpacing/>
              <w:jc w:val="left"/>
            </w:pPr>
            <w:r w:rsidRPr="00C23956">
              <w:t>Signaling overhead and power consumption</w:t>
            </w:r>
          </w:p>
          <w:p w14:paraId="05C76061" w14:textId="77777777" w:rsidR="009214EF" w:rsidRPr="00012FD5" w:rsidRDefault="009214EF" w:rsidP="009214EF">
            <w:pPr>
              <w:rPr>
                <w:lang w:eastAsia="ko-KR"/>
              </w:rPr>
            </w:pPr>
            <w:r w:rsidRPr="00012FD5">
              <w:rPr>
                <w:highlight w:val="green"/>
                <w:lang w:eastAsia="ko-KR"/>
              </w:rPr>
              <w:t>Agreement</w:t>
            </w:r>
          </w:p>
          <w:p w14:paraId="4CC912C0" w14:textId="77777777" w:rsidR="009214EF" w:rsidRPr="00012FD5" w:rsidRDefault="009214EF" w:rsidP="009214EF">
            <w:pPr>
              <w:rPr>
                <w:strike/>
                <w:lang w:eastAsia="ko-KR"/>
              </w:rPr>
            </w:pPr>
            <w:r w:rsidRPr="00012FD5">
              <w:rPr>
                <w:lang w:eastAsia="ko-KR"/>
              </w:rPr>
              <w:t>At least for DT and DO-DTT, s</w:t>
            </w:r>
            <w:r w:rsidRPr="00012FD5">
              <w:rPr>
                <w:rFonts w:hint="eastAsia"/>
                <w:lang w:eastAsia="ko-KR"/>
              </w:rPr>
              <w:t xml:space="preserve">tudy </w:t>
            </w:r>
            <w:r w:rsidRPr="00012FD5">
              <w:rPr>
                <w:lang w:eastAsia="ko-KR"/>
              </w:rPr>
              <w:t xml:space="preserve">necessity and feasibility of changes to existing timing offsets for Device 2b and for Device C, e.g., </w:t>
            </w:r>
          </w:p>
          <w:p w14:paraId="58E11B5A" w14:textId="77777777" w:rsidR="009214EF" w:rsidRPr="00012FD5" w:rsidRDefault="009214EF" w:rsidP="009214EF">
            <w:pPr>
              <w:numPr>
                <w:ilvl w:val="0"/>
                <w:numId w:val="45"/>
              </w:numPr>
              <w:spacing w:after="180" w:line="240" w:lineRule="auto"/>
              <w:contextualSpacing/>
              <w:jc w:val="left"/>
              <w:rPr>
                <w:lang w:eastAsia="ko-KR"/>
              </w:rPr>
            </w:pPr>
            <w:r w:rsidRPr="00012FD5">
              <w:rPr>
                <w:rFonts w:hint="eastAsia"/>
                <w:lang w:eastAsia="ko-KR"/>
              </w:rPr>
              <w:t xml:space="preserve">timing </w:t>
            </w:r>
            <w:r w:rsidRPr="00012FD5">
              <w:rPr>
                <w:lang w:eastAsia="ko-KR"/>
              </w:rPr>
              <w:t>offset value between R2D and corresponding subsequent D2R (e.g., Toffset1/2/3/4)</w:t>
            </w:r>
          </w:p>
          <w:p w14:paraId="4EE33019" w14:textId="77777777" w:rsidR="009214EF" w:rsidRPr="00012FD5" w:rsidRDefault="009214EF" w:rsidP="009214EF">
            <w:pPr>
              <w:numPr>
                <w:ilvl w:val="0"/>
                <w:numId w:val="45"/>
              </w:numPr>
              <w:spacing w:after="180" w:line="240" w:lineRule="auto"/>
              <w:contextualSpacing/>
              <w:jc w:val="left"/>
              <w:rPr>
                <w:lang w:eastAsia="ko-KR"/>
              </w:rPr>
            </w:pPr>
            <w:r w:rsidRPr="00012FD5">
              <w:rPr>
                <w:rFonts w:hint="eastAsia"/>
                <w:lang w:eastAsia="ko-KR"/>
              </w:rPr>
              <w:t xml:space="preserve">timing </w:t>
            </w:r>
            <w:r w:rsidRPr="00012FD5">
              <w:rPr>
                <w:lang w:eastAsia="ko-KR"/>
              </w:rPr>
              <w:t>offset value between D2R and corresponding subsequent R2D (e.g., T_D2R_min)</w:t>
            </w:r>
          </w:p>
          <w:p w14:paraId="7CB91834" w14:textId="77777777" w:rsidR="009214EF" w:rsidRPr="00012FD5" w:rsidRDefault="009214EF" w:rsidP="009214EF">
            <w:pPr>
              <w:numPr>
                <w:ilvl w:val="1"/>
                <w:numId w:val="45"/>
              </w:numPr>
              <w:spacing w:after="180" w:line="240" w:lineRule="auto"/>
              <w:contextualSpacing/>
              <w:jc w:val="left"/>
              <w:rPr>
                <w:lang w:eastAsia="ko-KR"/>
              </w:rPr>
            </w:pPr>
            <w:r w:rsidRPr="00012FD5">
              <w:rPr>
                <w:rFonts w:hint="eastAsia"/>
                <w:lang w:eastAsia="ko-KR"/>
              </w:rPr>
              <w:t>N</w:t>
            </w:r>
            <w:r w:rsidRPr="00012FD5">
              <w:rPr>
                <w:lang w:eastAsia="ko-KR"/>
              </w:rPr>
              <w:t>ote: RAN1 only discusses potential reasons that may impact the value of T_D2R_min, and if any provides those reasons to RAN4</w:t>
            </w:r>
          </w:p>
          <w:p w14:paraId="63E27D06" w14:textId="77777777" w:rsidR="009214EF" w:rsidRPr="00012FD5" w:rsidRDefault="009214EF" w:rsidP="009214EF">
            <w:pPr>
              <w:numPr>
                <w:ilvl w:val="0"/>
                <w:numId w:val="45"/>
              </w:numPr>
              <w:spacing w:after="180" w:line="240" w:lineRule="auto"/>
              <w:contextualSpacing/>
              <w:jc w:val="left"/>
              <w:rPr>
                <w:lang w:eastAsia="ko-KR"/>
              </w:rPr>
            </w:pPr>
            <w:r w:rsidRPr="00012FD5">
              <w:rPr>
                <w:rFonts w:hint="eastAsia"/>
                <w:lang w:eastAsia="ko-KR"/>
              </w:rPr>
              <w:t xml:space="preserve">timing </w:t>
            </w:r>
            <w:r w:rsidRPr="00012FD5">
              <w:rPr>
                <w:lang w:eastAsia="ko-KR"/>
              </w:rPr>
              <w:t>offset between R2D and corresponding subsequent D2R provided by a reader</w:t>
            </w:r>
          </w:p>
          <w:p w14:paraId="02E32C05" w14:textId="77777777" w:rsidR="009214EF" w:rsidRPr="00012FD5" w:rsidRDefault="009214EF" w:rsidP="009214EF">
            <w:pPr>
              <w:numPr>
                <w:ilvl w:val="0"/>
                <w:numId w:val="45"/>
              </w:numPr>
              <w:spacing w:after="180" w:line="240" w:lineRule="auto"/>
              <w:contextualSpacing/>
              <w:jc w:val="left"/>
              <w:rPr>
                <w:lang w:eastAsia="ko-KR"/>
              </w:rPr>
            </w:pPr>
            <w:r w:rsidRPr="00012FD5">
              <w:rPr>
                <w:rFonts w:hint="eastAsia"/>
                <w:lang w:eastAsia="ko-KR"/>
              </w:rPr>
              <w:t xml:space="preserve">timing </w:t>
            </w:r>
            <w:r w:rsidRPr="00012FD5">
              <w:rPr>
                <w:lang w:eastAsia="ko-KR"/>
              </w:rPr>
              <w:t>offset between D2R and corresponding subsequent R2D provided by a reader</w:t>
            </w:r>
            <w:r>
              <w:rPr>
                <w:lang w:eastAsia="ko-KR"/>
              </w:rPr>
              <w:t>.</w:t>
            </w:r>
          </w:p>
          <w:p w14:paraId="601C7150" w14:textId="77777777" w:rsidR="009214EF" w:rsidRPr="00012FD5" w:rsidRDefault="009214EF" w:rsidP="009214EF">
            <w:pPr>
              <w:rPr>
                <w:strike/>
                <w:lang w:eastAsia="ko-KR"/>
              </w:rPr>
            </w:pPr>
            <w:r w:rsidRPr="00012FD5">
              <w:rPr>
                <w:lang w:eastAsia="ko-KR"/>
              </w:rPr>
              <w:t>At least for DT and DO-DTT, s</w:t>
            </w:r>
            <w:r w:rsidRPr="00012FD5">
              <w:rPr>
                <w:rFonts w:hint="eastAsia"/>
                <w:lang w:eastAsia="ko-KR"/>
              </w:rPr>
              <w:t xml:space="preserve">tudy </w:t>
            </w:r>
            <w:r w:rsidRPr="00012FD5">
              <w:rPr>
                <w:lang w:eastAsia="ko-KR"/>
              </w:rPr>
              <w:t>necessity and feasibility of introduction of new timing offsets for Device 2b and for Device C, e.g.,</w:t>
            </w:r>
          </w:p>
          <w:p w14:paraId="0D887A7E" w14:textId="054CE2C8" w:rsidR="007A581E" w:rsidRPr="00370FCF" w:rsidRDefault="009214EF" w:rsidP="00370FCF">
            <w:pPr>
              <w:numPr>
                <w:ilvl w:val="0"/>
                <w:numId w:val="46"/>
              </w:numPr>
              <w:spacing w:after="180" w:line="240" w:lineRule="auto"/>
              <w:contextualSpacing/>
              <w:jc w:val="left"/>
              <w:rPr>
                <w:lang w:eastAsia="ko-KR"/>
              </w:rPr>
            </w:pPr>
            <w:r w:rsidRPr="00012FD5">
              <w:rPr>
                <w:rFonts w:hint="eastAsia"/>
                <w:lang w:eastAsia="ko-KR"/>
              </w:rPr>
              <w:t xml:space="preserve">timing offset </w:t>
            </w:r>
            <w:r w:rsidRPr="00012FD5">
              <w:rPr>
                <w:lang w:eastAsia="ko-KR"/>
              </w:rPr>
              <w:t>between</w:t>
            </w:r>
            <w:r w:rsidRPr="00012FD5">
              <w:rPr>
                <w:rFonts w:hint="eastAsia"/>
                <w:lang w:eastAsia="ko-KR"/>
              </w:rPr>
              <w:t xml:space="preserve"> two consecutive R2D or D2R transmissions</w:t>
            </w:r>
            <w:r w:rsidRPr="00012FD5">
              <w:rPr>
                <w:lang w:eastAsia="ko-KR"/>
              </w:rPr>
              <w:t xml:space="preserve"> for the same Device, if such scenario exists</w:t>
            </w:r>
            <w:r>
              <w:rPr>
                <w:lang w:eastAsia="ko-KR"/>
              </w:rPr>
              <w:t>.</w:t>
            </w:r>
          </w:p>
        </w:tc>
      </w:tr>
    </w:tbl>
    <w:p w14:paraId="25930E1C" w14:textId="77777777" w:rsidR="001563A9" w:rsidRDefault="001563A9" w:rsidP="00206A09">
      <w:pPr>
        <w:rPr>
          <w:rFonts w:eastAsia="MS Mincho"/>
          <w:bCs/>
          <w:lang w:eastAsia="en-US"/>
        </w:rPr>
      </w:pPr>
    </w:p>
    <w:p w14:paraId="082CEF8E" w14:textId="4E6D1614" w:rsidR="004677CF" w:rsidRPr="004677CF" w:rsidRDefault="004677CF" w:rsidP="004677CF">
      <w:pPr>
        <w:rPr>
          <w:rFonts w:eastAsia="MS Mincho"/>
          <w:bCs/>
          <w:lang w:eastAsia="en-US"/>
        </w:rPr>
      </w:pPr>
      <w:r>
        <w:rPr>
          <w:rFonts w:eastAsia="MS Mincho"/>
          <w:bCs/>
          <w:lang w:eastAsia="en-US"/>
        </w:rPr>
        <w:t xml:space="preserve">In this </w:t>
      </w:r>
      <w:r w:rsidR="008A2D2A">
        <w:rPr>
          <w:rFonts w:eastAsia="MS Mincho"/>
          <w:bCs/>
          <w:lang w:eastAsia="en-US"/>
        </w:rPr>
        <w:t>contribution</w:t>
      </w:r>
      <w:r>
        <w:rPr>
          <w:rFonts w:eastAsia="MS Mincho"/>
          <w:bCs/>
          <w:lang w:eastAsia="en-US"/>
        </w:rPr>
        <w:t xml:space="preserve">, </w:t>
      </w:r>
      <w:r w:rsidR="00C625C7">
        <w:rPr>
          <w:rFonts w:eastAsia="MS Mincho"/>
          <w:bCs/>
          <w:lang w:eastAsia="en-US"/>
        </w:rPr>
        <w:t>our views on the physical layer design are presented.</w:t>
      </w:r>
    </w:p>
    <w:p w14:paraId="640B7DF6" w14:textId="1D231203" w:rsidR="004614B9" w:rsidRDefault="0045059B" w:rsidP="004614B9">
      <w:pPr>
        <w:pStyle w:val="Heading1"/>
        <w:numPr>
          <w:ilvl w:val="0"/>
          <w:numId w:val="9"/>
        </w:numPr>
      </w:pPr>
      <w:r>
        <w:lastRenderedPageBreak/>
        <w:t xml:space="preserve">Physical Layer </w:t>
      </w:r>
      <w:r w:rsidR="00742211">
        <w:t>Design</w:t>
      </w:r>
    </w:p>
    <w:p w14:paraId="658F466B" w14:textId="64B71700" w:rsidR="00742211" w:rsidRPr="004A75F6" w:rsidRDefault="00742211" w:rsidP="00742211">
      <w:pPr>
        <w:pStyle w:val="Heading2"/>
        <w:numPr>
          <w:ilvl w:val="1"/>
          <w:numId w:val="9"/>
        </w:numPr>
        <w:tabs>
          <w:tab w:val="num" w:pos="576"/>
        </w:tabs>
        <w:ind w:left="360" w:hanging="360"/>
        <w:rPr>
          <w:sz w:val="28"/>
          <w:szCs w:val="28"/>
        </w:rPr>
      </w:pPr>
      <w:r>
        <w:rPr>
          <w:sz w:val="28"/>
          <w:szCs w:val="28"/>
        </w:rPr>
        <w:t>Modulation</w:t>
      </w:r>
    </w:p>
    <w:p w14:paraId="7050F164" w14:textId="58E76B13" w:rsidR="00CD6F8E" w:rsidRDefault="004A75F6" w:rsidP="009862C4">
      <w:r>
        <w:t>In Rel-19</w:t>
      </w:r>
      <w:r w:rsidR="00B75C42">
        <w:t>,</w:t>
      </w:r>
      <w:r>
        <w:t xml:space="preserve"> for the Reader-to-Device (R2D) link, OOK modulation is adopte</w:t>
      </w:r>
      <w:r w:rsidRPr="00137205">
        <w:t>d</w:t>
      </w:r>
      <w:r w:rsidR="00947223">
        <w:t xml:space="preserve">. </w:t>
      </w:r>
      <w:r w:rsidR="009B1719">
        <w:t xml:space="preserve">Although the </w:t>
      </w:r>
      <w:r w:rsidR="00FA1F72">
        <w:t>exact</w:t>
      </w:r>
      <w:r w:rsidR="009B1719">
        <w:t xml:space="preserve"> method for the waveform generation is not </w:t>
      </w:r>
      <w:r w:rsidR="00FA1F72">
        <w:t>specified</w:t>
      </w:r>
      <w:r w:rsidR="009B1719">
        <w:t xml:space="preserve">, </w:t>
      </w:r>
      <w:r w:rsidR="00706057">
        <w:t xml:space="preserve">it was a common understanding that DFT-s-OFDM </w:t>
      </w:r>
      <w:r w:rsidR="00873E50">
        <w:t>can be</w:t>
      </w:r>
      <w:r w:rsidR="00706057">
        <w:t xml:space="preserve"> used for the OOK signal generation.</w:t>
      </w:r>
      <w:r w:rsidR="00CD6F8E">
        <w:t xml:space="preserve"> </w:t>
      </w:r>
    </w:p>
    <w:p w14:paraId="2F4E277E" w14:textId="0DA9DF6D" w:rsidR="00CA0738" w:rsidRDefault="00875C9A" w:rsidP="00E17088">
      <w:r>
        <w:t>OOK modulat</w:t>
      </w:r>
      <w:r w:rsidR="006C4BB4">
        <w:t>ed symbol</w:t>
      </w:r>
      <w:r w:rsidR="004B5A5E">
        <w:t>s</w:t>
      </w:r>
      <w:r>
        <w:t xml:space="preserve"> </w:t>
      </w:r>
      <w:r w:rsidR="006C4BB4">
        <w:t xml:space="preserve">can be detected with </w:t>
      </w:r>
      <w:r w:rsidR="004B5A5E">
        <w:t xml:space="preserve">a </w:t>
      </w:r>
      <w:r w:rsidR="006C4BB4">
        <w:t>noncoherent receiver</w:t>
      </w:r>
      <w:r w:rsidR="004B5A5E">
        <w:t xml:space="preserve">, </w:t>
      </w:r>
      <w:r w:rsidR="006C4BB4">
        <w:t>which is a</w:t>
      </w:r>
      <w:r w:rsidR="004B5A5E">
        <w:t>n important</w:t>
      </w:r>
      <w:r w:rsidR="006A4490">
        <w:t xml:space="preserve"> advantage for energy limited </w:t>
      </w:r>
      <w:r w:rsidR="00E61549">
        <w:t>A-IoT</w:t>
      </w:r>
      <w:r w:rsidR="006A4490">
        <w:t xml:space="preserve"> devices. </w:t>
      </w:r>
      <w:r w:rsidR="002C7D4B">
        <w:t xml:space="preserve"> </w:t>
      </w:r>
      <w:r w:rsidR="00CA0738">
        <w:t xml:space="preserve">One aspect to consider </w:t>
      </w:r>
      <w:r w:rsidR="002C7D4B">
        <w:t xml:space="preserve">in Rel-20 </w:t>
      </w:r>
      <w:r w:rsidR="00CA0738">
        <w:t>is that</w:t>
      </w:r>
      <w:r w:rsidR="006F46F2">
        <w:t xml:space="preserve"> Device 2b/C suffer from </w:t>
      </w:r>
      <w:r w:rsidR="002C7D4B">
        <w:t>carrier frequency offset (CFO)</w:t>
      </w:r>
      <w:r w:rsidR="006F46F2">
        <w:t xml:space="preserve"> and even after calibration</w:t>
      </w:r>
      <w:r w:rsidR="00FD3B5E">
        <w:t xml:space="preserve"> of the local oscillator</w:t>
      </w:r>
      <w:r w:rsidR="006F46F2">
        <w:t xml:space="preserve">, the CFO level </w:t>
      </w:r>
      <w:r w:rsidR="00FD3B5E">
        <w:t>may be</w:t>
      </w:r>
      <w:r w:rsidR="006F46F2">
        <w:t xml:space="preserve"> quite high. </w:t>
      </w:r>
      <w:r w:rsidR="00FD3B5E">
        <w:t>To this end, m</w:t>
      </w:r>
      <w:r w:rsidR="00F83C96">
        <w:t xml:space="preserve">odulations that </w:t>
      </w:r>
      <w:r w:rsidR="001176B4">
        <w:t xml:space="preserve">can be detected using a noncoherent receiver and </w:t>
      </w:r>
      <w:r w:rsidR="00F83C96">
        <w:t>are robust to CFO</w:t>
      </w:r>
      <w:r w:rsidR="00FD3B5E">
        <w:t xml:space="preserve"> </w:t>
      </w:r>
      <w:r w:rsidR="0046541C">
        <w:t xml:space="preserve">are </w:t>
      </w:r>
      <w:r w:rsidR="00F83C96">
        <w:t>benefi</w:t>
      </w:r>
      <w:r w:rsidR="00A44B47">
        <w:t>cial</w:t>
      </w:r>
      <w:r w:rsidR="001176B4">
        <w:t xml:space="preserve">. </w:t>
      </w:r>
      <w:r w:rsidR="00A44B47">
        <w:t xml:space="preserve">Therefore, OOK modulation should be supported for active devices as well. </w:t>
      </w:r>
    </w:p>
    <w:p w14:paraId="1B8AAF10" w14:textId="776FFAC0" w:rsidR="00CA0738" w:rsidRDefault="00604038" w:rsidP="00E17088">
      <w:r>
        <w:t>Since active devices</w:t>
      </w:r>
      <w:r w:rsidR="001176B4">
        <w:t xml:space="preserve"> </w:t>
      </w:r>
      <w:r w:rsidR="00A802B6">
        <w:t xml:space="preserve">could use </w:t>
      </w:r>
      <w:r w:rsidR="00C41519">
        <w:t>a sampling</w:t>
      </w:r>
      <w:r w:rsidR="00AC4420">
        <w:t>-</w:t>
      </w:r>
      <w:r w:rsidR="00C41519">
        <w:t xml:space="preserve">based receiver </w:t>
      </w:r>
      <w:r w:rsidR="00A802B6">
        <w:t>instead of edge detection,</w:t>
      </w:r>
      <w:r w:rsidR="00502814">
        <w:t xml:space="preserve"> </w:t>
      </w:r>
      <w:r w:rsidR="00A802B6">
        <w:t>cyclic prefix can be discarded</w:t>
      </w:r>
      <w:r w:rsidR="00AC4420">
        <w:t xml:space="preserve">, enabling usage of larger M (e.g., M = 32) </w:t>
      </w:r>
      <w:r w:rsidR="002265C1">
        <w:t xml:space="preserve">to achieve higher data rates. </w:t>
      </w:r>
      <w:r w:rsidR="00C201E9">
        <w:t>In addition, M = 1 can also be supported</w:t>
      </w:r>
      <w:r w:rsidR="00397B10">
        <w:t xml:space="preserve"> to improve</w:t>
      </w:r>
      <w:r w:rsidR="00C201E9">
        <w:t xml:space="preserve"> </w:t>
      </w:r>
      <w:r w:rsidR="00397B10">
        <w:t xml:space="preserve">the </w:t>
      </w:r>
      <w:r w:rsidR="00C201E9">
        <w:t>coverage.</w:t>
      </w:r>
    </w:p>
    <w:p w14:paraId="282A4ADA" w14:textId="7E8712A1" w:rsidR="0014613A" w:rsidRPr="00D324C1" w:rsidRDefault="00E17088" w:rsidP="00742211">
      <w:pPr>
        <w:rPr>
          <w:b/>
          <w:bCs/>
        </w:rPr>
      </w:pPr>
      <w:r w:rsidRPr="0098637F">
        <w:rPr>
          <w:b/>
          <w:bCs/>
        </w:rPr>
        <w:t>Proposal</w:t>
      </w:r>
      <w:r w:rsidR="0098637F" w:rsidRPr="0098637F">
        <w:rPr>
          <w:b/>
          <w:bCs/>
        </w:rPr>
        <w:t xml:space="preserve"> 1</w:t>
      </w:r>
      <w:r w:rsidRPr="0098637F">
        <w:rPr>
          <w:b/>
          <w:bCs/>
        </w:rPr>
        <w:t xml:space="preserve">: </w:t>
      </w:r>
      <w:r w:rsidR="000B623A">
        <w:rPr>
          <w:b/>
          <w:bCs/>
        </w:rPr>
        <w:t xml:space="preserve">For R2D, </w:t>
      </w:r>
      <w:r w:rsidR="0072333B">
        <w:rPr>
          <w:b/>
          <w:bCs/>
        </w:rPr>
        <w:t xml:space="preserve">support OOK with M = </w:t>
      </w:r>
      <w:r w:rsidR="00C201E9">
        <w:rPr>
          <w:b/>
          <w:bCs/>
        </w:rPr>
        <w:t xml:space="preserve">1 and M = </w:t>
      </w:r>
      <w:r w:rsidR="0072333B">
        <w:rPr>
          <w:b/>
          <w:bCs/>
        </w:rPr>
        <w:t>32</w:t>
      </w:r>
      <w:r w:rsidRPr="0098637F">
        <w:rPr>
          <w:b/>
          <w:bCs/>
        </w:rPr>
        <w:t>.</w:t>
      </w:r>
    </w:p>
    <w:p w14:paraId="1E9D420B" w14:textId="6708C5C6" w:rsidR="007856DF" w:rsidRPr="00A9534E" w:rsidRDefault="00F41943" w:rsidP="00F41943">
      <w:r>
        <w:t>In Rel-19</w:t>
      </w:r>
      <w:r w:rsidR="00B75C42">
        <w:t xml:space="preserve">, </w:t>
      </w:r>
      <w:r w:rsidR="00267CFF">
        <w:t xml:space="preserve">D2R transmission relies on </w:t>
      </w:r>
      <w:r>
        <w:t>backscattering</w:t>
      </w:r>
      <w:r w:rsidR="00BE0292">
        <w:t xml:space="preserve"> and OOK modulation. </w:t>
      </w:r>
      <w:r>
        <w:t xml:space="preserve">Since active devices </w:t>
      </w:r>
      <w:r w:rsidR="00BE0292">
        <w:t xml:space="preserve">in outdoor scenarios </w:t>
      </w:r>
      <w:r>
        <w:t>are considered in Rel-20, more advanced modulation schemes can be considered</w:t>
      </w:r>
      <w:r w:rsidR="005A7657">
        <w:t xml:space="preserve"> for D2R</w:t>
      </w:r>
      <w:r>
        <w:t xml:space="preserve">. </w:t>
      </w:r>
      <w:r w:rsidR="00E0328E">
        <w:t>L</w:t>
      </w:r>
      <w:r w:rsidR="00BE0292">
        <w:t>ower out-of-band emission</w:t>
      </w:r>
      <w:r w:rsidR="0014506E">
        <w:t xml:space="preserve"> </w:t>
      </w:r>
      <w:r w:rsidR="00E0328E">
        <w:t xml:space="preserve">which can </w:t>
      </w:r>
      <w:r w:rsidR="001E6F7B">
        <w:t xml:space="preserve">be attained with a </w:t>
      </w:r>
      <w:r w:rsidR="00BD452E">
        <w:t xml:space="preserve">spectrally contained waveform </w:t>
      </w:r>
      <w:r w:rsidR="00BE0292" w:rsidRPr="00A9534E">
        <w:t>would be useful for coexistence with NR</w:t>
      </w:r>
      <w:r w:rsidR="00BD452E" w:rsidRPr="00A9534E">
        <w:t xml:space="preserve"> signal</w:t>
      </w:r>
      <w:r w:rsidR="00E0328E" w:rsidRPr="00A9534E">
        <w:t xml:space="preserve"> in outdoor scenarios</w:t>
      </w:r>
      <w:r w:rsidR="00BD452E" w:rsidRPr="00A9534E">
        <w:t xml:space="preserve">. </w:t>
      </w:r>
      <w:r w:rsidR="000142CC" w:rsidRPr="00A9534E">
        <w:t xml:space="preserve">In addition, modulations </w:t>
      </w:r>
      <w:r w:rsidR="0014506E">
        <w:t xml:space="preserve">that are robust to CFO </w:t>
      </w:r>
      <w:r w:rsidR="000142CC" w:rsidRPr="00A9534E">
        <w:t xml:space="preserve">are </w:t>
      </w:r>
      <w:r w:rsidR="00947223">
        <w:t>preferred</w:t>
      </w:r>
      <w:r w:rsidR="000142CC" w:rsidRPr="00A9534E">
        <w:t xml:space="preserve"> </w:t>
      </w:r>
      <w:r w:rsidR="00266601" w:rsidRPr="00A9534E">
        <w:t>since active A-IoT devices have high CFO</w:t>
      </w:r>
      <w:r w:rsidR="00947223">
        <w:t xml:space="preserve"> that may not be mitigated sufficiently</w:t>
      </w:r>
      <w:r w:rsidR="007856DF">
        <w:t xml:space="preserve">. </w:t>
      </w:r>
      <w:r w:rsidR="00BD452E" w:rsidRPr="00A9534E">
        <w:t>To this end, MSK can be considered for D2R modulation</w:t>
      </w:r>
      <w:r w:rsidR="009E6BF6" w:rsidRPr="00A9534E">
        <w:t>.</w:t>
      </w:r>
      <w:r w:rsidR="00250EB0" w:rsidRPr="00A9534E">
        <w:t xml:space="preserve"> </w:t>
      </w:r>
    </w:p>
    <w:p w14:paraId="26C44195" w14:textId="6C076243" w:rsidR="00CF6B4D" w:rsidRPr="00A9534E" w:rsidRDefault="00CF6B4D" w:rsidP="00CF6B4D">
      <w:pPr>
        <w:keepNext/>
        <w:jc w:val="center"/>
      </w:pPr>
    </w:p>
    <w:p w14:paraId="6CA39EB6" w14:textId="77777777" w:rsidR="007856DF" w:rsidRDefault="00A12CEC" w:rsidP="007856DF">
      <w:pPr>
        <w:keepNext/>
        <w:jc w:val="center"/>
      </w:pPr>
      <w:r w:rsidRPr="00A9534E">
        <w:rPr>
          <w:b/>
          <w:bCs/>
          <w:noProof/>
        </w:rPr>
        <w:drawing>
          <wp:inline distT="0" distB="0" distL="0" distR="0" wp14:anchorId="29CA446A" wp14:editId="7ED5B7EB">
            <wp:extent cx="4700016" cy="3218688"/>
            <wp:effectExtent l="0" t="0" r="0" b="1270"/>
            <wp:docPr id="3636735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0016" cy="3218688"/>
                    </a:xfrm>
                    <a:prstGeom prst="rect">
                      <a:avLst/>
                    </a:prstGeom>
                    <a:noFill/>
                    <a:ln>
                      <a:noFill/>
                    </a:ln>
                  </pic:spPr>
                </pic:pic>
              </a:graphicData>
            </a:graphic>
          </wp:inline>
        </w:drawing>
      </w:r>
    </w:p>
    <w:p w14:paraId="72B7D27D" w14:textId="748EA166" w:rsidR="00A12CEC" w:rsidRPr="0002306F" w:rsidRDefault="007856DF" w:rsidP="007856DF">
      <w:pPr>
        <w:pStyle w:val="Caption"/>
        <w:rPr>
          <w:b w:val="0"/>
          <w:bCs w:val="0"/>
          <w:sz w:val="20"/>
          <w:szCs w:val="18"/>
        </w:rPr>
      </w:pPr>
      <w:r w:rsidRPr="0002306F">
        <w:rPr>
          <w:sz w:val="20"/>
          <w:szCs w:val="18"/>
        </w:rPr>
        <w:t xml:space="preserve">Figure </w:t>
      </w:r>
      <w:r w:rsidRPr="0002306F">
        <w:rPr>
          <w:sz w:val="20"/>
          <w:szCs w:val="18"/>
        </w:rPr>
        <w:fldChar w:fldCharType="begin"/>
      </w:r>
      <w:r w:rsidRPr="0002306F">
        <w:rPr>
          <w:sz w:val="20"/>
          <w:szCs w:val="18"/>
        </w:rPr>
        <w:instrText xml:space="preserve"> SEQ Figure \* ARABIC </w:instrText>
      </w:r>
      <w:r w:rsidRPr="0002306F">
        <w:rPr>
          <w:sz w:val="20"/>
          <w:szCs w:val="18"/>
        </w:rPr>
        <w:fldChar w:fldCharType="separate"/>
      </w:r>
      <w:r w:rsidRPr="0002306F">
        <w:rPr>
          <w:noProof/>
          <w:sz w:val="20"/>
          <w:szCs w:val="18"/>
        </w:rPr>
        <w:t>1</w:t>
      </w:r>
      <w:r w:rsidRPr="0002306F">
        <w:rPr>
          <w:sz w:val="20"/>
          <w:szCs w:val="18"/>
        </w:rPr>
        <w:fldChar w:fldCharType="end"/>
      </w:r>
      <w:r w:rsidRPr="0002306F">
        <w:rPr>
          <w:sz w:val="20"/>
          <w:szCs w:val="18"/>
        </w:rPr>
        <w:t xml:space="preserve"> BLER for MSK modulation</w:t>
      </w:r>
    </w:p>
    <w:p w14:paraId="5C122FC2" w14:textId="77777777" w:rsidR="007856DF" w:rsidRDefault="00A12CEC" w:rsidP="007856DF">
      <w:pPr>
        <w:keepNext/>
        <w:jc w:val="center"/>
      </w:pPr>
      <w:r w:rsidRPr="00A12CEC">
        <w:rPr>
          <w:b/>
          <w:bCs/>
          <w:noProof/>
        </w:rPr>
        <w:lastRenderedPageBreak/>
        <w:drawing>
          <wp:inline distT="0" distB="0" distL="0" distR="0" wp14:anchorId="468CC468" wp14:editId="66239C9E">
            <wp:extent cx="4690872" cy="3557016"/>
            <wp:effectExtent l="0" t="0" r="0" b="0"/>
            <wp:docPr id="16249148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0872" cy="3557016"/>
                    </a:xfrm>
                    <a:prstGeom prst="rect">
                      <a:avLst/>
                    </a:prstGeom>
                    <a:noFill/>
                    <a:ln>
                      <a:noFill/>
                    </a:ln>
                  </pic:spPr>
                </pic:pic>
              </a:graphicData>
            </a:graphic>
          </wp:inline>
        </w:drawing>
      </w:r>
    </w:p>
    <w:p w14:paraId="1FD92BD2" w14:textId="451BCF0C" w:rsidR="00A9534E" w:rsidRPr="0002306F" w:rsidRDefault="007856DF" w:rsidP="007856DF">
      <w:pPr>
        <w:pStyle w:val="Caption"/>
        <w:rPr>
          <w:b w:val="0"/>
          <w:bCs w:val="0"/>
          <w:sz w:val="20"/>
          <w:szCs w:val="18"/>
        </w:rPr>
      </w:pPr>
      <w:r w:rsidRPr="0002306F">
        <w:rPr>
          <w:sz w:val="20"/>
          <w:szCs w:val="18"/>
        </w:rPr>
        <w:t xml:space="preserve">Figure </w:t>
      </w:r>
      <w:r w:rsidRPr="0002306F">
        <w:rPr>
          <w:sz w:val="20"/>
          <w:szCs w:val="18"/>
        </w:rPr>
        <w:fldChar w:fldCharType="begin"/>
      </w:r>
      <w:r w:rsidRPr="0002306F">
        <w:rPr>
          <w:sz w:val="20"/>
          <w:szCs w:val="18"/>
        </w:rPr>
        <w:instrText xml:space="preserve"> SEQ Figure \* ARABIC </w:instrText>
      </w:r>
      <w:r w:rsidRPr="0002306F">
        <w:rPr>
          <w:sz w:val="20"/>
          <w:szCs w:val="18"/>
        </w:rPr>
        <w:fldChar w:fldCharType="separate"/>
      </w:r>
      <w:r w:rsidRPr="0002306F">
        <w:rPr>
          <w:noProof/>
          <w:sz w:val="20"/>
          <w:szCs w:val="18"/>
        </w:rPr>
        <w:t>2</w:t>
      </w:r>
      <w:r w:rsidRPr="0002306F">
        <w:rPr>
          <w:sz w:val="20"/>
          <w:szCs w:val="18"/>
        </w:rPr>
        <w:fldChar w:fldCharType="end"/>
      </w:r>
      <w:r w:rsidRPr="0002306F">
        <w:rPr>
          <w:sz w:val="20"/>
          <w:szCs w:val="18"/>
        </w:rPr>
        <w:t xml:space="preserve"> BLER for BPSK modulation</w:t>
      </w:r>
    </w:p>
    <w:p w14:paraId="45B143DF" w14:textId="464F74FB" w:rsidR="005F2FEC" w:rsidRDefault="005F2FEC" w:rsidP="00F41943">
      <w:r>
        <w:t>Figure 1 and Figure 2 compare MSK and BPSK for varying CFO levels. In the simulations, CFO is estimated and mitigated at the reader side</w:t>
      </w:r>
      <w:r w:rsidR="00947223">
        <w:t xml:space="preserve"> for BPSK and coherent MSK</w:t>
      </w:r>
      <w:r>
        <w:t xml:space="preserve">; detailed simulation assumptions can be found in our companion contribution [3]. We can see from the results that MSK performs significantly better than BPSK when CFO exists. </w:t>
      </w:r>
      <w:r w:rsidR="00947223">
        <w:t>It</w:t>
      </w:r>
      <w:r>
        <w:t xml:space="preserve"> has been observed that </w:t>
      </w:r>
      <w:r w:rsidR="00947223">
        <w:t xml:space="preserve">CFO mitigation is challenging with BPSK, and its performance degrades quickly as CFO increases. Therefore, </w:t>
      </w:r>
      <w:r>
        <w:t xml:space="preserve">it is necessary to study whether BPSK performance can be improved. </w:t>
      </w:r>
    </w:p>
    <w:p w14:paraId="3B92DB87" w14:textId="77777777" w:rsidR="00993307" w:rsidRPr="00993307" w:rsidRDefault="00993307" w:rsidP="00F41943"/>
    <w:p w14:paraId="10FEBF4B" w14:textId="699090CC" w:rsidR="006322CF" w:rsidRDefault="00027A4E" w:rsidP="00F41943">
      <w:pPr>
        <w:rPr>
          <w:b/>
          <w:bCs/>
        </w:rPr>
      </w:pPr>
      <w:r w:rsidRPr="006322CF">
        <w:rPr>
          <w:b/>
          <w:bCs/>
        </w:rPr>
        <w:t xml:space="preserve">Proposal 2: </w:t>
      </w:r>
      <w:r w:rsidR="002409CE">
        <w:rPr>
          <w:b/>
          <w:bCs/>
        </w:rPr>
        <w:t>P</w:t>
      </w:r>
      <w:r w:rsidR="00B32543">
        <w:rPr>
          <w:b/>
          <w:bCs/>
        </w:rPr>
        <w:t>rioritize</w:t>
      </w:r>
      <w:r w:rsidRPr="006322CF">
        <w:rPr>
          <w:b/>
          <w:bCs/>
        </w:rPr>
        <w:t xml:space="preserve"> MSK </w:t>
      </w:r>
      <w:r w:rsidR="00B32543">
        <w:rPr>
          <w:b/>
          <w:bCs/>
        </w:rPr>
        <w:t>over BPSK</w:t>
      </w:r>
      <w:r w:rsidR="00C15DDE">
        <w:rPr>
          <w:b/>
          <w:bCs/>
        </w:rPr>
        <w:t xml:space="preserve"> for D2R</w:t>
      </w:r>
      <w:r w:rsidR="00C51BDF">
        <w:rPr>
          <w:b/>
          <w:bCs/>
        </w:rPr>
        <w:t xml:space="preserve"> in Rel-20.</w:t>
      </w:r>
    </w:p>
    <w:p w14:paraId="12F3EEC6" w14:textId="1B97D4AE" w:rsidR="00B43C29" w:rsidRPr="00B67FBC" w:rsidRDefault="00B7034A" w:rsidP="00742211">
      <w:pPr>
        <w:pStyle w:val="Heading2"/>
        <w:numPr>
          <w:ilvl w:val="1"/>
          <w:numId w:val="9"/>
        </w:numPr>
        <w:tabs>
          <w:tab w:val="num" w:pos="576"/>
        </w:tabs>
        <w:ind w:left="360" w:hanging="360"/>
        <w:rPr>
          <w:sz w:val="28"/>
          <w:szCs w:val="28"/>
        </w:rPr>
      </w:pPr>
      <w:r w:rsidRPr="00B7034A">
        <w:rPr>
          <w:sz w:val="28"/>
          <w:szCs w:val="28"/>
        </w:rPr>
        <w:t>Multiple Access</w:t>
      </w:r>
    </w:p>
    <w:p w14:paraId="39701F45" w14:textId="729E95DB" w:rsidR="00B67FBC" w:rsidRDefault="00B67FBC" w:rsidP="00B43C29">
      <w:r>
        <w:t>In Rel-19,</w:t>
      </w:r>
      <w:r w:rsidR="00B977A6">
        <w:t xml:space="preserve"> only passive devices are supported. </w:t>
      </w:r>
      <w:r w:rsidR="00A751A6">
        <w:t xml:space="preserve">Since these devices do not </w:t>
      </w:r>
      <w:r w:rsidR="00E4102B">
        <w:t xml:space="preserve">implement </w:t>
      </w:r>
      <w:r w:rsidR="00FA7B3C">
        <w:t>highly selective</w:t>
      </w:r>
      <w:r w:rsidR="00B977A6">
        <w:t xml:space="preserve"> filters</w:t>
      </w:r>
      <w:r w:rsidR="00A751A6">
        <w:t xml:space="preserve">, FDMA in R2D cannot be supported. </w:t>
      </w:r>
      <w:r w:rsidR="00B977A6">
        <w:t xml:space="preserve">In Rel-20, however, </w:t>
      </w:r>
      <w:r w:rsidR="004206FF">
        <w:t xml:space="preserve">since </w:t>
      </w:r>
      <w:r w:rsidR="00A751A6">
        <w:t>at least Device C</w:t>
      </w:r>
      <w:r w:rsidR="00B977A6">
        <w:t xml:space="preserve"> may be able to</w:t>
      </w:r>
      <w:r w:rsidR="00A751A6">
        <w:t xml:space="preserve"> perform </w:t>
      </w:r>
      <w:r w:rsidR="00B977A6">
        <w:t xml:space="preserve">more </w:t>
      </w:r>
      <w:r w:rsidR="0035449C">
        <w:t xml:space="preserve">advanced </w:t>
      </w:r>
      <w:r w:rsidR="003E1B58">
        <w:t xml:space="preserve">filtering in the baseband, </w:t>
      </w:r>
      <w:r w:rsidR="00B06450">
        <w:t xml:space="preserve">it is possible to support </w:t>
      </w:r>
      <w:r w:rsidR="003E1B58">
        <w:t>FDMA</w:t>
      </w:r>
      <w:r w:rsidR="00B06450">
        <w:t xml:space="preserve">. FDMA in R2D provide many advantages </w:t>
      </w:r>
      <w:r w:rsidR="0039641D">
        <w:t>such as increase in</w:t>
      </w:r>
      <w:r w:rsidR="00B06450">
        <w:t xml:space="preserve"> </w:t>
      </w:r>
      <w:r w:rsidR="00975F66">
        <w:t>system throughput</w:t>
      </w:r>
      <w:r w:rsidR="00B06450">
        <w:t xml:space="preserve">, </w:t>
      </w:r>
      <w:r w:rsidR="0039641D">
        <w:t xml:space="preserve">decrease in </w:t>
      </w:r>
      <w:r w:rsidR="00B06450">
        <w:t>latency</w:t>
      </w:r>
      <w:r w:rsidR="0039641D">
        <w:t>, and support of a large number of devices.</w:t>
      </w:r>
    </w:p>
    <w:p w14:paraId="62F2709C" w14:textId="0E304277" w:rsidR="00B67FBC" w:rsidRDefault="007F1978" w:rsidP="00B43C29">
      <w:r>
        <w:t xml:space="preserve">FDMA can easily be supported using the DFT-s-OFDM based OOK signal generation framework. As shown in Figure </w:t>
      </w:r>
      <w:r w:rsidR="007E057A">
        <w:t>3</w:t>
      </w:r>
      <w:r>
        <w:t xml:space="preserve">, </w:t>
      </w:r>
      <w:r w:rsidR="006F0ACD">
        <w:t>chips corresponding to multiple data streams may be mapped to different parts of the spectrum</w:t>
      </w:r>
      <w:r w:rsidR="008655CC">
        <w:t>.</w:t>
      </w:r>
      <w:r w:rsidR="00CD3475">
        <w:t xml:space="preserve"> </w:t>
      </w:r>
      <w:r w:rsidR="008655CC">
        <w:t xml:space="preserve">At the receiver side, a device can receive </w:t>
      </w:r>
      <w:r w:rsidR="00C17595">
        <w:t xml:space="preserve">its target data stream </w:t>
      </w:r>
      <w:r w:rsidR="008655CC">
        <w:t>by filtering the correct frequency subband</w:t>
      </w:r>
      <w:r w:rsidR="00C17595">
        <w:t>.</w:t>
      </w:r>
    </w:p>
    <w:p w14:paraId="232F8280" w14:textId="77777777" w:rsidR="00F52E1F" w:rsidRDefault="006A0397" w:rsidP="00F52E1F">
      <w:pPr>
        <w:keepNext/>
        <w:jc w:val="center"/>
      </w:pPr>
      <w:r w:rsidRPr="006A0397">
        <w:rPr>
          <w:noProof/>
        </w:rPr>
        <w:lastRenderedPageBreak/>
        <w:drawing>
          <wp:inline distT="0" distB="0" distL="0" distR="0" wp14:anchorId="478205FD" wp14:editId="71BCFFF0">
            <wp:extent cx="2038350" cy="2009775"/>
            <wp:effectExtent l="0" t="0" r="0" b="9525"/>
            <wp:docPr id="956387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38350" cy="2009775"/>
                    </a:xfrm>
                    <a:prstGeom prst="rect">
                      <a:avLst/>
                    </a:prstGeom>
                    <a:noFill/>
                    <a:ln>
                      <a:noFill/>
                    </a:ln>
                  </pic:spPr>
                </pic:pic>
              </a:graphicData>
            </a:graphic>
          </wp:inline>
        </w:drawing>
      </w:r>
    </w:p>
    <w:p w14:paraId="32140A03" w14:textId="227BB9A0" w:rsidR="00A36EA5" w:rsidRPr="0002306F" w:rsidRDefault="00F52E1F" w:rsidP="00A80E52">
      <w:pPr>
        <w:pStyle w:val="Caption"/>
        <w:rPr>
          <w:sz w:val="20"/>
          <w:szCs w:val="18"/>
        </w:rPr>
      </w:pPr>
      <w:r w:rsidRPr="0002306F">
        <w:rPr>
          <w:sz w:val="20"/>
          <w:szCs w:val="18"/>
        </w:rPr>
        <w:t xml:space="preserve">Figure </w:t>
      </w:r>
      <w:r w:rsidRPr="0002306F">
        <w:rPr>
          <w:sz w:val="20"/>
          <w:szCs w:val="18"/>
        </w:rPr>
        <w:fldChar w:fldCharType="begin"/>
      </w:r>
      <w:r w:rsidRPr="0002306F">
        <w:rPr>
          <w:sz w:val="20"/>
          <w:szCs w:val="18"/>
        </w:rPr>
        <w:instrText xml:space="preserve"> SEQ Figure \* ARABIC </w:instrText>
      </w:r>
      <w:r w:rsidRPr="0002306F">
        <w:rPr>
          <w:sz w:val="20"/>
          <w:szCs w:val="18"/>
        </w:rPr>
        <w:fldChar w:fldCharType="separate"/>
      </w:r>
      <w:r w:rsidR="007856DF" w:rsidRPr="0002306F">
        <w:rPr>
          <w:noProof/>
          <w:sz w:val="20"/>
          <w:szCs w:val="18"/>
        </w:rPr>
        <w:t>3</w:t>
      </w:r>
      <w:r w:rsidRPr="0002306F">
        <w:rPr>
          <w:sz w:val="20"/>
          <w:szCs w:val="18"/>
        </w:rPr>
        <w:fldChar w:fldCharType="end"/>
      </w:r>
      <w:r w:rsidRPr="0002306F">
        <w:rPr>
          <w:sz w:val="20"/>
          <w:szCs w:val="18"/>
        </w:rPr>
        <w:t xml:space="preserve"> R2D FDMA</w:t>
      </w:r>
      <w:r w:rsidR="005062A7" w:rsidRPr="0002306F">
        <w:rPr>
          <w:sz w:val="20"/>
          <w:szCs w:val="18"/>
        </w:rPr>
        <w:t xml:space="preserve"> with multiple DFT blocks</w:t>
      </w:r>
    </w:p>
    <w:p w14:paraId="6AC498EC" w14:textId="0B38EC5A" w:rsidR="00D80A32" w:rsidRDefault="000B6286" w:rsidP="00742211">
      <w:pPr>
        <w:rPr>
          <w:b/>
          <w:bCs/>
        </w:rPr>
      </w:pPr>
      <w:r w:rsidRPr="007862E1">
        <w:rPr>
          <w:b/>
          <w:bCs/>
        </w:rPr>
        <w:t>Proposal</w:t>
      </w:r>
      <w:r w:rsidR="00995842" w:rsidRPr="007862E1">
        <w:rPr>
          <w:b/>
          <w:bCs/>
        </w:rPr>
        <w:t xml:space="preserve"> </w:t>
      </w:r>
      <w:r w:rsidR="00A02307">
        <w:rPr>
          <w:b/>
          <w:bCs/>
        </w:rPr>
        <w:t>3</w:t>
      </w:r>
      <w:r w:rsidRPr="007862E1">
        <w:rPr>
          <w:b/>
          <w:bCs/>
        </w:rPr>
        <w:t xml:space="preserve">: </w:t>
      </w:r>
      <w:r w:rsidR="00E3218F" w:rsidRPr="007862E1">
        <w:rPr>
          <w:b/>
          <w:bCs/>
        </w:rPr>
        <w:t xml:space="preserve">Study support of in-band </w:t>
      </w:r>
      <w:r w:rsidRPr="007862E1">
        <w:rPr>
          <w:b/>
          <w:bCs/>
        </w:rPr>
        <w:t xml:space="preserve">FDMA </w:t>
      </w:r>
      <w:r w:rsidR="00E3218F" w:rsidRPr="007862E1">
        <w:rPr>
          <w:b/>
          <w:bCs/>
        </w:rPr>
        <w:t>for</w:t>
      </w:r>
      <w:r w:rsidRPr="007862E1">
        <w:rPr>
          <w:b/>
          <w:bCs/>
        </w:rPr>
        <w:t xml:space="preserve"> R2D.</w:t>
      </w:r>
    </w:p>
    <w:p w14:paraId="4F96F44F" w14:textId="5A953770" w:rsidR="0014613A" w:rsidRDefault="00D25297" w:rsidP="00D25297">
      <w:r>
        <w:t>Since active devices are equipped with local oscillators, small frequency shift can be supported by modulating the baseband signal to the desired frequency using a sinusoidal carrier corresponding to the desired frequency. In Rel-19, modulation for small frequency shift is achieved with a square wave carrier. The sidelobes and harmonics of the square wave limit the number of subchannels that can be supported. But with a sinusoidal carrier, a more efficient packing of devices can be achieved.</w:t>
      </w:r>
    </w:p>
    <w:p w14:paraId="10D7E819" w14:textId="404549ED" w:rsidR="0012307C" w:rsidRDefault="00C440AA" w:rsidP="00742211">
      <w:pPr>
        <w:rPr>
          <w:b/>
          <w:bCs/>
        </w:rPr>
      </w:pPr>
      <w:bookmarkStart w:id="2" w:name="_Hlk206076447"/>
      <w:r w:rsidRPr="00E10FD2">
        <w:rPr>
          <w:b/>
          <w:bCs/>
        </w:rPr>
        <w:t xml:space="preserve">Proposal </w:t>
      </w:r>
      <w:r w:rsidR="00A02307">
        <w:rPr>
          <w:b/>
          <w:bCs/>
        </w:rPr>
        <w:t>4</w:t>
      </w:r>
      <w:r w:rsidRPr="00E10FD2">
        <w:rPr>
          <w:b/>
          <w:bCs/>
        </w:rPr>
        <w:t xml:space="preserve">: Support FDMA in D2R using small frequency shift by </w:t>
      </w:r>
      <w:r w:rsidR="00E10FD2" w:rsidRPr="00E10FD2">
        <w:rPr>
          <w:b/>
          <w:bCs/>
        </w:rPr>
        <w:t xml:space="preserve">sinusoidal </w:t>
      </w:r>
      <w:r w:rsidR="007C7898">
        <w:rPr>
          <w:b/>
          <w:bCs/>
        </w:rPr>
        <w:t>carrier.</w:t>
      </w:r>
    </w:p>
    <w:bookmarkEnd w:id="2"/>
    <w:p w14:paraId="5F75A6E0" w14:textId="4065CC66" w:rsidR="00EC3BED" w:rsidRDefault="00B557D4" w:rsidP="00742211">
      <w:r>
        <w:t xml:space="preserve">Multiple access in Rel-19 D2R is based on TDMA (slotted ALOHA) and FDMA (small frequency shift). </w:t>
      </w:r>
      <w:r w:rsidR="00EC3BED">
        <w:t xml:space="preserve">One improvement to consider in </w:t>
      </w:r>
      <w:r>
        <w:t xml:space="preserve">Rel-20 </w:t>
      </w:r>
      <w:r w:rsidR="00EC3BED">
        <w:t xml:space="preserve">D2R is CDMA, at least for msg1. </w:t>
      </w:r>
      <w:r>
        <w:t>The a</w:t>
      </w:r>
      <w:r w:rsidR="00EC3BED">
        <w:t>dvantage</w:t>
      </w:r>
      <w:r>
        <w:t>s</w:t>
      </w:r>
      <w:r w:rsidR="00EC3BED">
        <w:t xml:space="preserve"> </w:t>
      </w:r>
      <w:r>
        <w:t>of CDMA include</w:t>
      </w:r>
      <w:r w:rsidR="00EC3BED">
        <w:t xml:space="preserve"> increas</w:t>
      </w:r>
      <w:r>
        <w:t>ing</w:t>
      </w:r>
      <w:r w:rsidR="00EC3BED">
        <w:t xml:space="preserve"> multiplexing capacit</w:t>
      </w:r>
      <w:r w:rsidR="00036377">
        <w:t>y,</w:t>
      </w:r>
      <w:r w:rsidR="00C02F4F">
        <w:t xml:space="preserve"> </w:t>
      </w:r>
      <w:r w:rsidR="008B43FF">
        <w:t>handl</w:t>
      </w:r>
      <w:r>
        <w:t>ing</w:t>
      </w:r>
      <w:r w:rsidR="008B43FF">
        <w:t xml:space="preserve"> collisions more efficiently</w:t>
      </w:r>
      <w:r w:rsidR="00036377">
        <w:t>, and reducing latency.</w:t>
      </w:r>
    </w:p>
    <w:p w14:paraId="59394460" w14:textId="5FF19288" w:rsidR="006D43F9" w:rsidRDefault="00B557D4" w:rsidP="00742211">
      <w:r>
        <w:t xml:space="preserve">One reason </w:t>
      </w:r>
      <w:r w:rsidR="008B43FF">
        <w:t xml:space="preserve">CDMA was not </w:t>
      </w:r>
      <w:r>
        <w:t>adopted</w:t>
      </w:r>
      <w:r w:rsidR="008B43FF">
        <w:t xml:space="preserve"> </w:t>
      </w:r>
      <w:r>
        <w:t xml:space="preserve">in Rel-19 was potentially </w:t>
      </w:r>
      <w:r w:rsidR="008B43FF">
        <w:t>large timing error</w:t>
      </w:r>
      <w:r>
        <w:t>s</w:t>
      </w:r>
      <w:r w:rsidR="008B43FF">
        <w:t xml:space="preserve"> due to </w:t>
      </w:r>
      <w:r w:rsidR="005F2D2C">
        <w:t xml:space="preserve">the </w:t>
      </w:r>
      <w:r w:rsidR="008B43FF">
        <w:t xml:space="preserve">SFO. </w:t>
      </w:r>
      <w:r w:rsidR="005F2D2C">
        <w:t>Since the devices studied for Rel-20 have more accurate clocks, timing error may be less of a concern.</w:t>
      </w:r>
    </w:p>
    <w:p w14:paraId="06AEB225" w14:textId="3B2CE1C5" w:rsidR="00CD3BC7" w:rsidRDefault="006D43F9" w:rsidP="00742211">
      <w:pPr>
        <w:rPr>
          <w:b/>
          <w:bCs/>
        </w:rPr>
      </w:pPr>
      <w:r w:rsidRPr="006D43F9">
        <w:rPr>
          <w:b/>
          <w:bCs/>
        </w:rPr>
        <w:t xml:space="preserve">Proposal </w:t>
      </w:r>
      <w:r w:rsidR="00A02307">
        <w:rPr>
          <w:b/>
          <w:bCs/>
        </w:rPr>
        <w:t>5</w:t>
      </w:r>
      <w:r w:rsidRPr="006D43F9">
        <w:rPr>
          <w:b/>
          <w:bCs/>
        </w:rPr>
        <w:t xml:space="preserve">: </w:t>
      </w:r>
      <w:r w:rsidR="00B02D74">
        <w:rPr>
          <w:b/>
          <w:bCs/>
          <w:lang w:eastAsia="ko-KR"/>
        </w:rPr>
        <w:t>Study</w:t>
      </w:r>
      <w:r w:rsidR="00B85916" w:rsidRPr="006D43F9">
        <w:rPr>
          <w:b/>
          <w:bCs/>
        </w:rPr>
        <w:t xml:space="preserve"> </w:t>
      </w:r>
      <w:r w:rsidRPr="006D43F9">
        <w:rPr>
          <w:b/>
          <w:bCs/>
        </w:rPr>
        <w:t>CDMA at least for msg1</w:t>
      </w:r>
      <w:r w:rsidR="000537D2">
        <w:rPr>
          <w:b/>
          <w:bCs/>
        </w:rPr>
        <w:t xml:space="preserve"> transmission.</w:t>
      </w:r>
    </w:p>
    <w:p w14:paraId="2EC18B70" w14:textId="3AE757FD" w:rsidR="00CD3BC7" w:rsidRPr="003F7EA8" w:rsidRDefault="00CD3BC7" w:rsidP="00742211">
      <w:pPr>
        <w:pStyle w:val="Heading2"/>
        <w:numPr>
          <w:ilvl w:val="1"/>
          <w:numId w:val="9"/>
        </w:numPr>
        <w:tabs>
          <w:tab w:val="num" w:pos="576"/>
        </w:tabs>
        <w:ind w:left="360" w:hanging="360"/>
        <w:rPr>
          <w:sz w:val="28"/>
          <w:szCs w:val="28"/>
        </w:rPr>
      </w:pPr>
      <w:r w:rsidRPr="00CD3BC7">
        <w:rPr>
          <w:sz w:val="28"/>
          <w:szCs w:val="28"/>
        </w:rPr>
        <w:t xml:space="preserve">Channel </w:t>
      </w:r>
      <w:r w:rsidR="003B1F68">
        <w:rPr>
          <w:sz w:val="28"/>
          <w:szCs w:val="28"/>
        </w:rPr>
        <w:t>C</w:t>
      </w:r>
      <w:r w:rsidRPr="00CD3BC7">
        <w:rPr>
          <w:sz w:val="28"/>
          <w:szCs w:val="28"/>
        </w:rPr>
        <w:t>oding</w:t>
      </w:r>
    </w:p>
    <w:p w14:paraId="148F8667" w14:textId="77472182" w:rsidR="00CD3BC7" w:rsidRDefault="00CD3BC7" w:rsidP="00742211">
      <w:r>
        <w:t xml:space="preserve">In Rel-19 </w:t>
      </w:r>
      <w:r w:rsidR="00E61549">
        <w:t>A-IoT</w:t>
      </w:r>
      <w:r>
        <w:t xml:space="preserve">, channel coding </w:t>
      </w:r>
      <w:r w:rsidR="003F7EA8">
        <w:t xml:space="preserve">is not supported </w:t>
      </w:r>
      <w:r>
        <w:t xml:space="preserve">in R2D. </w:t>
      </w:r>
      <w:r w:rsidR="004F0199">
        <w:t>Since coverage area in Rel-20 scenarios is larger</w:t>
      </w:r>
      <w:r w:rsidR="001C487A">
        <w:t xml:space="preserve">, </w:t>
      </w:r>
      <w:r>
        <w:t>R2D channel coding can be considered</w:t>
      </w:r>
      <w:r w:rsidR="004F0199">
        <w:t xml:space="preserve"> to improve BLER performance</w:t>
      </w:r>
      <w:r>
        <w:t xml:space="preserve">. </w:t>
      </w:r>
      <w:r w:rsidR="009B412B">
        <w:t xml:space="preserve">Considering </w:t>
      </w:r>
      <w:r w:rsidR="004F0199">
        <w:t>the impact on device</w:t>
      </w:r>
      <w:r w:rsidR="00E358F2">
        <w:t xml:space="preserve"> implementation</w:t>
      </w:r>
      <w:r w:rsidR="004F0199">
        <w:t xml:space="preserve"> such as </w:t>
      </w:r>
      <w:r w:rsidR="009B412B" w:rsidRPr="006E2707">
        <w:rPr>
          <w:lang w:val="en-US"/>
        </w:rPr>
        <w:t>computational complexity, processing time, available memory</w:t>
      </w:r>
      <w:r w:rsidR="004F0199">
        <w:rPr>
          <w:lang w:val="en-US"/>
        </w:rPr>
        <w:t xml:space="preserve">; channel codes with </w:t>
      </w:r>
      <w:r w:rsidR="001C487A">
        <w:rPr>
          <w:lang w:val="en-US"/>
        </w:rPr>
        <w:t xml:space="preserve">relatively simple </w:t>
      </w:r>
      <w:r w:rsidR="004F0199">
        <w:rPr>
          <w:lang w:val="en-US"/>
        </w:rPr>
        <w:t xml:space="preserve">decoding </w:t>
      </w:r>
      <w:r w:rsidR="001C487A">
        <w:rPr>
          <w:lang w:val="en-US"/>
        </w:rPr>
        <w:t xml:space="preserve">(such as </w:t>
      </w:r>
      <w:r w:rsidR="009B412B">
        <w:t>b</w:t>
      </w:r>
      <w:r>
        <w:t>lock codes</w:t>
      </w:r>
      <w:r w:rsidR="001C487A">
        <w:t>)</w:t>
      </w:r>
      <w:r>
        <w:t xml:space="preserve"> can be studied.</w:t>
      </w:r>
    </w:p>
    <w:p w14:paraId="618DC29B" w14:textId="43A74200" w:rsidR="006639D2" w:rsidRDefault="006639D2" w:rsidP="006639D2">
      <w:pPr>
        <w:rPr>
          <w:b/>
          <w:bCs/>
        </w:rPr>
      </w:pPr>
      <w:r w:rsidRPr="00C13E6B">
        <w:rPr>
          <w:b/>
          <w:bCs/>
        </w:rPr>
        <w:t>Proposal</w:t>
      </w:r>
      <w:r>
        <w:rPr>
          <w:b/>
          <w:bCs/>
        </w:rPr>
        <w:t xml:space="preserve"> 6</w:t>
      </w:r>
      <w:r w:rsidRPr="00C13E6B">
        <w:rPr>
          <w:b/>
          <w:bCs/>
        </w:rPr>
        <w:t xml:space="preserve">: </w:t>
      </w:r>
      <w:r>
        <w:rPr>
          <w:b/>
          <w:bCs/>
        </w:rPr>
        <w:t xml:space="preserve">Study low-complexity channel coding for </w:t>
      </w:r>
      <w:r w:rsidRPr="00C13E6B">
        <w:rPr>
          <w:b/>
          <w:bCs/>
        </w:rPr>
        <w:t>R2D.</w:t>
      </w:r>
    </w:p>
    <w:p w14:paraId="29A2C86C" w14:textId="39592CEB" w:rsidR="00CD3BC7" w:rsidRDefault="002D548B" w:rsidP="00742211">
      <w:r>
        <w:t xml:space="preserve">In addition to channel coding, interference </w:t>
      </w:r>
      <w:r w:rsidR="00FC70BD">
        <w:t>mitigation</w:t>
      </w:r>
      <w:r>
        <w:t xml:space="preserve"> may </w:t>
      </w:r>
      <w:r w:rsidR="00731755">
        <w:t xml:space="preserve">also improve coverage in interference-limited channel conditions. </w:t>
      </w:r>
      <w:r w:rsidR="00CD3BC7">
        <w:t xml:space="preserve">Scrambling </w:t>
      </w:r>
      <w:r w:rsidR="00A7286F">
        <w:t>is not supported in Rel-19</w:t>
      </w:r>
      <w:r w:rsidR="00731755">
        <w:t xml:space="preserve"> for R2D or D2R</w:t>
      </w:r>
      <w:r w:rsidR="00A7286F">
        <w:t xml:space="preserve">. In Rel-20, in outdoor scenarios, </w:t>
      </w:r>
      <w:r w:rsidR="00046F84">
        <w:rPr>
          <w:lang w:val="en-US"/>
        </w:rPr>
        <w:t xml:space="preserve">the </w:t>
      </w:r>
      <w:r w:rsidR="00230EA6">
        <w:rPr>
          <w:lang w:val="en-US"/>
        </w:rPr>
        <w:t xml:space="preserve">existence of </w:t>
      </w:r>
      <w:r w:rsidR="00A7286F" w:rsidRPr="00BC5CD2">
        <w:rPr>
          <w:lang w:val="en-US"/>
        </w:rPr>
        <w:t>overlappi</w:t>
      </w:r>
      <w:r w:rsidR="00A7286F">
        <w:rPr>
          <w:lang w:val="en-US"/>
        </w:rPr>
        <w:t>ng</w:t>
      </w:r>
      <w:r w:rsidR="00A7286F" w:rsidRPr="00BC5CD2">
        <w:rPr>
          <w:lang w:val="en-US"/>
        </w:rPr>
        <w:t xml:space="preserve"> coverage</w:t>
      </w:r>
      <w:r w:rsidR="00230EA6">
        <w:rPr>
          <w:lang w:val="en-US"/>
        </w:rPr>
        <w:t xml:space="preserve"> and reader mobility can </w:t>
      </w:r>
      <w:r w:rsidR="00FC70BD">
        <w:rPr>
          <w:lang w:val="en-US"/>
        </w:rPr>
        <w:t>result in bursty interference which degrade</w:t>
      </w:r>
      <w:r w:rsidR="000153F9">
        <w:rPr>
          <w:lang w:val="en-US"/>
        </w:rPr>
        <w:t>s</w:t>
      </w:r>
      <w:r w:rsidR="00FC70BD">
        <w:rPr>
          <w:lang w:val="en-US"/>
        </w:rPr>
        <w:t xml:space="preserve"> communications performance</w:t>
      </w:r>
      <w:r w:rsidR="00A7286F">
        <w:t xml:space="preserve">. Scrambling </w:t>
      </w:r>
      <w:r w:rsidR="00CD3BC7">
        <w:t xml:space="preserve">may be </w:t>
      </w:r>
      <w:r w:rsidR="00730E28">
        <w:t>used</w:t>
      </w:r>
      <w:r w:rsidR="00CD3BC7">
        <w:t xml:space="preserve"> for interference randomization</w:t>
      </w:r>
      <w:r w:rsidR="00FC70BD">
        <w:t xml:space="preserve"> to improve coverage and mitigate the effect of interference</w:t>
      </w:r>
      <w:r w:rsidR="00A7286F">
        <w:t xml:space="preserve">. </w:t>
      </w:r>
    </w:p>
    <w:p w14:paraId="67B839A7" w14:textId="07D03A96" w:rsidR="00055A5F" w:rsidRDefault="00055A5F" w:rsidP="00055A5F">
      <w:pPr>
        <w:rPr>
          <w:b/>
          <w:bCs/>
        </w:rPr>
      </w:pPr>
      <w:r w:rsidRPr="00C13E6B">
        <w:rPr>
          <w:b/>
          <w:bCs/>
        </w:rPr>
        <w:t>Proposal</w:t>
      </w:r>
      <w:r>
        <w:rPr>
          <w:b/>
          <w:bCs/>
        </w:rPr>
        <w:t xml:space="preserve"> </w:t>
      </w:r>
      <w:r w:rsidR="00744114">
        <w:rPr>
          <w:b/>
          <w:bCs/>
        </w:rPr>
        <w:t>7</w:t>
      </w:r>
      <w:r w:rsidRPr="00C13E6B">
        <w:rPr>
          <w:b/>
          <w:bCs/>
        </w:rPr>
        <w:t xml:space="preserve">: </w:t>
      </w:r>
      <w:r>
        <w:rPr>
          <w:b/>
          <w:bCs/>
        </w:rPr>
        <w:t xml:space="preserve">Study data scrambling for interference mitigation in </w:t>
      </w:r>
      <w:r w:rsidRPr="00C13E6B">
        <w:rPr>
          <w:b/>
          <w:bCs/>
        </w:rPr>
        <w:t>R2D.</w:t>
      </w:r>
    </w:p>
    <w:p w14:paraId="64E479D0" w14:textId="535C6D76" w:rsidR="00BC5CD2" w:rsidRDefault="00055A5F" w:rsidP="00742211">
      <w:r>
        <w:lastRenderedPageBreak/>
        <w:t xml:space="preserve">For D2R, </w:t>
      </w:r>
      <w:r w:rsidR="009A0E2C">
        <w:t>there is no clear benefit to</w:t>
      </w:r>
      <w:r>
        <w:t xml:space="preserve"> change the channel coding framework</w:t>
      </w:r>
      <w:r w:rsidR="00EC6A74">
        <w:t>, although new code rates</w:t>
      </w:r>
      <w:r w:rsidR="00611A03">
        <w:t xml:space="preserve"> can be considered to improve coverage and spectral efficiency</w:t>
      </w:r>
      <w:r>
        <w:t>.</w:t>
      </w:r>
      <w:r w:rsidR="0003487A">
        <w:t xml:space="preserve"> </w:t>
      </w:r>
      <w:r w:rsidR="00CF2267">
        <w:t>Block-level r</w:t>
      </w:r>
      <w:r w:rsidR="0003487A">
        <w:t>epetition can also be supported based on the coverage analysis.</w:t>
      </w:r>
    </w:p>
    <w:p w14:paraId="7C125DD0" w14:textId="2BA97FFD" w:rsidR="00C13E6B" w:rsidRDefault="00C13E6B" w:rsidP="00742211">
      <w:pPr>
        <w:rPr>
          <w:b/>
          <w:bCs/>
        </w:rPr>
      </w:pPr>
      <w:r w:rsidRPr="00C13E6B">
        <w:rPr>
          <w:b/>
          <w:bCs/>
        </w:rPr>
        <w:t>Proposal</w:t>
      </w:r>
      <w:r w:rsidR="00CE16C4">
        <w:rPr>
          <w:b/>
          <w:bCs/>
        </w:rPr>
        <w:t xml:space="preserve"> </w:t>
      </w:r>
      <w:r w:rsidR="00744114">
        <w:rPr>
          <w:b/>
          <w:bCs/>
        </w:rPr>
        <w:t>8</w:t>
      </w:r>
      <w:r w:rsidRPr="00C13E6B">
        <w:rPr>
          <w:b/>
          <w:bCs/>
        </w:rPr>
        <w:t xml:space="preserve">: </w:t>
      </w:r>
      <w:r w:rsidR="00611A03">
        <w:rPr>
          <w:b/>
          <w:bCs/>
        </w:rPr>
        <w:t xml:space="preserve">Study support of </w:t>
      </w:r>
      <w:r w:rsidR="00C132B6">
        <w:rPr>
          <w:b/>
          <w:bCs/>
        </w:rPr>
        <w:t xml:space="preserve">a variety of </w:t>
      </w:r>
      <w:r w:rsidR="00F46168">
        <w:rPr>
          <w:b/>
          <w:bCs/>
        </w:rPr>
        <w:t>convolutional code rates for D2R</w:t>
      </w:r>
      <w:r w:rsidRPr="00C13E6B">
        <w:rPr>
          <w:b/>
          <w:bCs/>
        </w:rPr>
        <w:t>.</w:t>
      </w:r>
    </w:p>
    <w:p w14:paraId="68967654" w14:textId="6807C25F" w:rsidR="00CD3BC7" w:rsidRDefault="002F560F" w:rsidP="00CD3BC7">
      <w:pPr>
        <w:pStyle w:val="Heading2"/>
        <w:numPr>
          <w:ilvl w:val="1"/>
          <w:numId w:val="9"/>
        </w:numPr>
        <w:tabs>
          <w:tab w:val="num" w:pos="576"/>
        </w:tabs>
        <w:ind w:left="360" w:hanging="360"/>
        <w:rPr>
          <w:sz w:val="28"/>
          <w:szCs w:val="28"/>
        </w:rPr>
      </w:pPr>
      <w:r w:rsidRPr="00CD3BC7">
        <w:rPr>
          <w:sz w:val="28"/>
          <w:szCs w:val="28"/>
        </w:rPr>
        <w:t>Sy</w:t>
      </w:r>
      <w:r>
        <w:rPr>
          <w:sz w:val="28"/>
          <w:szCs w:val="28"/>
        </w:rPr>
        <w:t>nchronization</w:t>
      </w:r>
    </w:p>
    <w:p w14:paraId="353C27D7" w14:textId="300E8419" w:rsidR="0013765B" w:rsidRPr="0013765B" w:rsidRDefault="0013765B" w:rsidP="00370FCF">
      <w:pPr>
        <w:pStyle w:val="Heading2"/>
        <w:numPr>
          <w:ilvl w:val="2"/>
          <w:numId w:val="9"/>
        </w:numPr>
        <w:rPr>
          <w:sz w:val="28"/>
          <w:szCs w:val="28"/>
        </w:rPr>
      </w:pPr>
      <w:r w:rsidRPr="00370FCF">
        <w:rPr>
          <w:sz w:val="28"/>
          <w:szCs w:val="28"/>
        </w:rPr>
        <w:t xml:space="preserve">R2D </w:t>
      </w:r>
      <w:proofErr w:type="spellStart"/>
      <w:r w:rsidRPr="00370FCF">
        <w:rPr>
          <w:sz w:val="28"/>
          <w:szCs w:val="28"/>
        </w:rPr>
        <w:t>Sync</w:t>
      </w:r>
      <w:r w:rsidR="009D6B5C">
        <w:rPr>
          <w:sz w:val="28"/>
          <w:szCs w:val="28"/>
        </w:rPr>
        <w:t>hroniation</w:t>
      </w:r>
      <w:proofErr w:type="spellEnd"/>
      <w:r w:rsidR="009D6B5C">
        <w:rPr>
          <w:sz w:val="28"/>
          <w:szCs w:val="28"/>
        </w:rPr>
        <w:t xml:space="preserve"> Signals</w:t>
      </w:r>
    </w:p>
    <w:p w14:paraId="2FFE40F3" w14:textId="5936F4E4" w:rsidR="009F02C3" w:rsidRDefault="009F02C3" w:rsidP="00CD3BC7">
      <w:r w:rsidRPr="00370FCF">
        <w:rPr>
          <w:u w:val="single"/>
        </w:rPr>
        <w:t>Periodic Synchronization Signal</w:t>
      </w:r>
      <w:r>
        <w:t>:</w:t>
      </w:r>
    </w:p>
    <w:p w14:paraId="68D98CCC" w14:textId="1CB3923F" w:rsidR="00562D84" w:rsidRDefault="00837CEC" w:rsidP="00CD3BC7">
      <w:r>
        <w:t xml:space="preserve">In Rel-19 </w:t>
      </w:r>
      <w:r w:rsidR="00E61549">
        <w:t>A-IoT</w:t>
      </w:r>
      <w:r>
        <w:t>, periodic synchronization signals were not considered</w:t>
      </w:r>
      <w:r w:rsidR="00562D84">
        <w:t xml:space="preserve"> due to the following reasons:</w:t>
      </w:r>
    </w:p>
    <w:p w14:paraId="61928377" w14:textId="5358A198" w:rsidR="00562D84" w:rsidRDefault="00C55F18" w:rsidP="00562D84">
      <w:pPr>
        <w:pStyle w:val="ListParagraph"/>
        <w:numPr>
          <w:ilvl w:val="0"/>
          <w:numId w:val="22"/>
        </w:numPr>
      </w:pPr>
      <w:r>
        <w:t>The main use case for</w:t>
      </w:r>
      <w:r w:rsidR="00F4004D">
        <w:t xml:space="preserve"> Rel-19 </w:t>
      </w:r>
      <w:r w:rsidR="00E61549">
        <w:t>A-IoT</w:t>
      </w:r>
      <w:r w:rsidR="00F4004D">
        <w:t xml:space="preserve"> devices </w:t>
      </w:r>
      <w:r>
        <w:t xml:space="preserve">is </w:t>
      </w:r>
      <w:r w:rsidR="00497F1D">
        <w:t>inventory</w:t>
      </w:r>
      <w:r w:rsidR="00F414C5">
        <w:t xml:space="preserve"> where a </w:t>
      </w:r>
      <w:r>
        <w:t>devic</w:t>
      </w:r>
      <w:r w:rsidR="00415922">
        <w:t>e commences communication after being triggered by the reader</w:t>
      </w:r>
      <w:r w:rsidR="006E70DF">
        <w:t xml:space="preserve">; </w:t>
      </w:r>
      <w:r w:rsidR="0092625B">
        <w:t>so,</w:t>
      </w:r>
      <w:r w:rsidR="006E70DF">
        <w:t xml:space="preserve"> it does not need to maintain synchronization</w:t>
      </w:r>
      <w:r w:rsidR="00497F1D">
        <w:t xml:space="preserve"> with the network</w:t>
      </w:r>
      <w:r w:rsidR="00781305">
        <w:t xml:space="preserve"> for long periods of time without reader assistance</w:t>
      </w:r>
      <w:r w:rsidR="00497F1D">
        <w:t>.</w:t>
      </w:r>
    </w:p>
    <w:p w14:paraId="3426124A" w14:textId="77777777" w:rsidR="00562D84" w:rsidRDefault="00562D84" w:rsidP="00562D84">
      <w:pPr>
        <w:pStyle w:val="ListParagraph"/>
        <w:numPr>
          <w:ilvl w:val="0"/>
          <w:numId w:val="22"/>
        </w:numPr>
      </w:pPr>
      <w:r>
        <w:t>M</w:t>
      </w:r>
      <w:r w:rsidR="00E27CAA">
        <w:t xml:space="preserve">onitoring periodic signals is not appropriate for devices with low </w:t>
      </w:r>
      <w:r>
        <w:t>energy storage</w:t>
      </w:r>
      <w:r w:rsidR="00E27CAA">
        <w:t xml:space="preserve">. </w:t>
      </w:r>
    </w:p>
    <w:p w14:paraId="0488F591" w14:textId="31A246E3" w:rsidR="001B35BA" w:rsidRDefault="00562D84" w:rsidP="00CD3BC7">
      <w:pPr>
        <w:pStyle w:val="ListParagraph"/>
        <w:numPr>
          <w:ilvl w:val="0"/>
          <w:numId w:val="22"/>
        </w:numPr>
      </w:pPr>
      <w:r>
        <w:t xml:space="preserve">Since </w:t>
      </w:r>
      <w:r w:rsidR="00BC0642">
        <w:t xml:space="preserve">SFO can be as high as 10%, to maintain accurate timing, periodic signals need to be transmitted very frequently </w:t>
      </w:r>
      <w:r>
        <w:t>resulting in impractical</w:t>
      </w:r>
      <w:r w:rsidR="00BC0642">
        <w:t xml:space="preserve"> </w:t>
      </w:r>
      <w:r w:rsidR="00934D26">
        <w:t>overhead</w:t>
      </w:r>
      <w:r>
        <w:t>.</w:t>
      </w:r>
    </w:p>
    <w:p w14:paraId="0D68DAEF" w14:textId="7E1606FD" w:rsidR="003308BC" w:rsidRDefault="00934D26" w:rsidP="00CD3BC7">
      <w:r>
        <w:t xml:space="preserve">In Rel-20 however, </w:t>
      </w:r>
      <w:r w:rsidR="0084463F">
        <w:t xml:space="preserve">two important use cases that were not addressed in Rel-19 need to be studied. </w:t>
      </w:r>
      <w:r w:rsidR="00E61549">
        <w:t>The first</w:t>
      </w:r>
      <w:r w:rsidR="0084463F">
        <w:t xml:space="preserve"> is energy </w:t>
      </w:r>
      <w:r w:rsidR="00E97540">
        <w:t xml:space="preserve">harvesting </w:t>
      </w:r>
      <w:r w:rsidR="00BF617A">
        <w:t xml:space="preserve">which </w:t>
      </w:r>
      <w:r w:rsidR="002D20F2">
        <w:t xml:space="preserve">may </w:t>
      </w:r>
      <w:r w:rsidR="0084463F">
        <w:t>rel</w:t>
      </w:r>
      <w:r w:rsidR="002D20F2">
        <w:t>y</w:t>
      </w:r>
      <w:r w:rsidR="0084463F">
        <w:t xml:space="preserve"> on </w:t>
      </w:r>
      <w:r w:rsidR="005D119B">
        <w:t xml:space="preserve">duty cycled operation. </w:t>
      </w:r>
      <w:r w:rsidR="0015631C">
        <w:t>The second</w:t>
      </w:r>
      <w:r w:rsidR="00E61549">
        <w:t xml:space="preserve"> </w:t>
      </w:r>
      <w:r w:rsidR="005D119B">
        <w:t xml:space="preserve">is </w:t>
      </w:r>
      <w:r w:rsidR="00ED1D96">
        <w:t xml:space="preserve">Device Originated </w:t>
      </w:r>
      <w:r w:rsidR="00A06242">
        <w:t>Autonomous</w:t>
      </w:r>
      <w:r w:rsidR="002D20F2">
        <w:t xml:space="preserve"> (DOA)</w:t>
      </w:r>
      <w:r w:rsidR="00A06242">
        <w:t xml:space="preserve"> Traffic</w:t>
      </w:r>
      <w:r w:rsidR="00DF080A">
        <w:t>.</w:t>
      </w:r>
    </w:p>
    <w:p w14:paraId="361CBA8C" w14:textId="50B62DB8" w:rsidR="003308BC" w:rsidRDefault="000F303E" w:rsidP="00CD3BC7">
      <w:r>
        <w:t xml:space="preserve">Device 2b/C has power consumption that is much larger than Device 1, so continuous monitoring of the R2D channel is not feasible. </w:t>
      </w:r>
      <w:r w:rsidR="00956DDA">
        <w:t>To save power, d</w:t>
      </w:r>
      <w:r>
        <w:t>uty cycle</w:t>
      </w:r>
      <w:r w:rsidR="00956DDA">
        <w:t>d</w:t>
      </w:r>
      <w:r>
        <w:t xml:space="preserve"> operation</w:t>
      </w:r>
      <w:r w:rsidR="00956DDA">
        <w:t xml:space="preserve"> of the device </w:t>
      </w:r>
      <w:r>
        <w:t>is necessary.</w:t>
      </w:r>
      <w:r w:rsidR="002637D1">
        <w:t xml:space="preserve"> To support </w:t>
      </w:r>
      <w:r w:rsidR="005E7462">
        <w:t xml:space="preserve">a </w:t>
      </w:r>
      <w:r w:rsidR="002637D1">
        <w:t>DRX-like procedure, the device needs timing information</w:t>
      </w:r>
      <w:r w:rsidR="00DB6880">
        <w:t xml:space="preserve">. </w:t>
      </w:r>
      <w:r w:rsidR="002637D1">
        <w:t>Similarly, t</w:t>
      </w:r>
      <w:r w:rsidR="00E37682">
        <w:t>o suppo</w:t>
      </w:r>
      <w:r w:rsidR="00290156">
        <w:t xml:space="preserve">rt DOA transmission, device needs to be able to determine </w:t>
      </w:r>
      <w:r w:rsidR="005E7462">
        <w:t xml:space="preserve">the </w:t>
      </w:r>
      <w:r w:rsidR="00290156">
        <w:t>correct time/frequency resources</w:t>
      </w:r>
      <w:r w:rsidR="005E7462">
        <w:t xml:space="preserve"> on which to transmit </w:t>
      </w:r>
      <w:r w:rsidR="000C6C7C">
        <w:t>an initial message to the reader</w:t>
      </w:r>
      <w:r w:rsidR="000A2CDE">
        <w:t>, therefore timing information should be available</w:t>
      </w:r>
      <w:r w:rsidR="000C6C7C">
        <w:t xml:space="preserve"> to the device</w:t>
      </w:r>
      <w:r w:rsidR="000A2CDE">
        <w:t xml:space="preserve">. </w:t>
      </w:r>
      <w:r w:rsidR="00F3045B">
        <w:t>Further, to support changes to network configuration and flexible resource allocation</w:t>
      </w:r>
      <w:r w:rsidR="002048F1">
        <w:t>,</w:t>
      </w:r>
      <w:r w:rsidR="00F3045B">
        <w:t xml:space="preserve"> the sync signal should provide relevant system information to support both device and reader mobility and avoid ambiguity in resource allocation.</w:t>
      </w:r>
    </w:p>
    <w:p w14:paraId="7492E9A5" w14:textId="204C97B5" w:rsidR="003308BC" w:rsidRPr="00370FCF" w:rsidRDefault="00F3045B" w:rsidP="00CD3BC7">
      <w:pPr>
        <w:rPr>
          <w:b/>
          <w:bCs/>
        </w:rPr>
      </w:pPr>
      <w:r w:rsidRPr="00370FCF">
        <w:rPr>
          <w:b/>
          <w:bCs/>
        </w:rPr>
        <w:t xml:space="preserve">Proposal </w:t>
      </w:r>
      <w:r w:rsidR="000C6C7C" w:rsidRPr="00370FCF">
        <w:rPr>
          <w:b/>
          <w:bCs/>
        </w:rPr>
        <w:t>9</w:t>
      </w:r>
      <w:r w:rsidRPr="00370FCF">
        <w:rPr>
          <w:b/>
          <w:bCs/>
        </w:rPr>
        <w:t>:</w:t>
      </w:r>
      <w:r w:rsidRPr="00370FCF">
        <w:rPr>
          <w:b/>
          <w:bCs/>
        </w:rPr>
        <w:tab/>
        <w:t>Study for periodic R2D sync signal should prioritize supporting the following functionalities:</w:t>
      </w:r>
    </w:p>
    <w:p w14:paraId="46A98435" w14:textId="3851A86D" w:rsidR="00F3045B" w:rsidRPr="00370FCF" w:rsidRDefault="00F3045B" w:rsidP="00370FCF">
      <w:pPr>
        <w:pStyle w:val="ListParagraph"/>
        <w:numPr>
          <w:ilvl w:val="0"/>
          <w:numId w:val="30"/>
        </w:numPr>
        <w:spacing w:after="0"/>
        <w:ind w:left="0" w:firstLine="0"/>
        <w:rPr>
          <w:b/>
          <w:bCs/>
        </w:rPr>
      </w:pPr>
      <w:r w:rsidRPr="00370FCF">
        <w:rPr>
          <w:b/>
          <w:bCs/>
        </w:rPr>
        <w:t>Timing and frequency synchronization</w:t>
      </w:r>
    </w:p>
    <w:p w14:paraId="1A4BEE23" w14:textId="0CBBA7C6" w:rsidR="00F3045B" w:rsidRPr="00370FCF" w:rsidRDefault="00F3045B" w:rsidP="00370FCF">
      <w:pPr>
        <w:pStyle w:val="ListParagraph"/>
        <w:numPr>
          <w:ilvl w:val="0"/>
          <w:numId w:val="30"/>
        </w:numPr>
        <w:spacing w:after="0"/>
        <w:ind w:left="0" w:firstLine="0"/>
        <w:rPr>
          <w:b/>
          <w:bCs/>
        </w:rPr>
      </w:pPr>
      <w:r w:rsidRPr="00370FCF">
        <w:rPr>
          <w:b/>
          <w:bCs/>
        </w:rPr>
        <w:t>DO-A resource allocation</w:t>
      </w:r>
    </w:p>
    <w:p w14:paraId="3430D2EE" w14:textId="67AF506F" w:rsidR="00F3045B" w:rsidRDefault="00F3045B" w:rsidP="0052650B">
      <w:pPr>
        <w:pStyle w:val="ListParagraph"/>
        <w:numPr>
          <w:ilvl w:val="0"/>
          <w:numId w:val="30"/>
        </w:numPr>
        <w:spacing w:after="0"/>
        <w:ind w:left="0" w:firstLine="0"/>
        <w:rPr>
          <w:b/>
          <w:bCs/>
        </w:rPr>
      </w:pPr>
      <w:r w:rsidRPr="00370FCF">
        <w:rPr>
          <w:b/>
          <w:bCs/>
        </w:rPr>
        <w:t>Reader and device mobility</w:t>
      </w:r>
    </w:p>
    <w:p w14:paraId="44B51386" w14:textId="77777777" w:rsidR="0052650B" w:rsidRPr="00370FCF" w:rsidRDefault="0052650B" w:rsidP="00370FCF">
      <w:pPr>
        <w:pStyle w:val="ListParagraph"/>
        <w:spacing w:after="0"/>
        <w:ind w:left="0"/>
        <w:rPr>
          <w:b/>
          <w:bCs/>
        </w:rPr>
      </w:pPr>
    </w:p>
    <w:p w14:paraId="11C80F15" w14:textId="72CED0FD" w:rsidR="0003190D" w:rsidRDefault="002048F1" w:rsidP="00CD3BC7">
      <w:r>
        <w:t>T</w:t>
      </w:r>
      <w:r w:rsidR="004F30CE">
        <w:t xml:space="preserve">he </w:t>
      </w:r>
      <w:r w:rsidR="00417B47">
        <w:t xml:space="preserve">periodic sync signal may </w:t>
      </w:r>
      <w:r w:rsidR="00F3045B">
        <w:t>require</w:t>
      </w:r>
      <w:r w:rsidR="00417B47">
        <w:t xml:space="preserve"> at least two </w:t>
      </w:r>
      <w:r>
        <w:t>parts</w:t>
      </w:r>
      <w:r w:rsidR="00417B47">
        <w:t>: one for CFO calibration and one for timing acquisition.</w:t>
      </w:r>
      <w:r w:rsidR="00F3045B">
        <w:t xml:space="preserve"> While a single RS may provide </w:t>
      </w:r>
      <w:r w:rsidR="00350FC2">
        <w:t xml:space="preserve">better spectral efficiency and limit network overhead, it may not be feasible to achieve timing and synchronization requirements with a single RS design. </w:t>
      </w:r>
      <w:r w:rsidR="00F3045B">
        <w:t xml:space="preserve"> </w:t>
      </w:r>
      <w:r w:rsidR="0003190D">
        <w:t>W</w:t>
      </w:r>
      <w:r w:rsidR="00F3045B">
        <w:t>hether a periodic sync signal will require separate reference signals for timing and frequency synchronization or wheth</w:t>
      </w:r>
      <w:r w:rsidR="00350FC2">
        <w:t>er a single RS can support both functionalities</w:t>
      </w:r>
      <w:r w:rsidR="00F3045B">
        <w:t xml:space="preserve"> </w:t>
      </w:r>
      <w:r w:rsidR="0003190D">
        <w:t>should be studied.</w:t>
      </w:r>
      <w:r w:rsidR="001D088C">
        <w:t xml:space="preserve"> </w:t>
      </w:r>
      <w:r w:rsidR="0003190D">
        <w:t xml:space="preserve">If it is decided to support two separate parts, the part for CFO calibration can be a sinusoidal signal to reduce implementation complexity of the calibration circuit. </w:t>
      </w:r>
    </w:p>
    <w:p w14:paraId="7C8C7B47" w14:textId="6C728D58" w:rsidR="0052650B" w:rsidRPr="00370FCF" w:rsidRDefault="00350FC2" w:rsidP="0052650B">
      <w:pPr>
        <w:rPr>
          <w:b/>
          <w:bCs/>
        </w:rPr>
      </w:pPr>
      <w:r w:rsidRPr="00370FCF">
        <w:rPr>
          <w:b/>
          <w:bCs/>
        </w:rPr>
        <w:t xml:space="preserve">Proposal </w:t>
      </w:r>
      <w:r w:rsidR="00090311" w:rsidRPr="00370FCF">
        <w:rPr>
          <w:b/>
          <w:bCs/>
        </w:rPr>
        <w:t>10</w:t>
      </w:r>
      <w:r w:rsidRPr="00370FCF">
        <w:rPr>
          <w:b/>
          <w:bCs/>
        </w:rPr>
        <w:t>:</w:t>
      </w:r>
      <w:r w:rsidR="0052650B">
        <w:rPr>
          <w:b/>
          <w:bCs/>
        </w:rPr>
        <w:t xml:space="preserve"> </w:t>
      </w:r>
      <w:r w:rsidRPr="00370FCF">
        <w:rPr>
          <w:b/>
          <w:bCs/>
        </w:rPr>
        <w:t>For Periodic R2D sync signal design</w:t>
      </w:r>
      <w:r w:rsidR="001D088C">
        <w:rPr>
          <w:b/>
          <w:bCs/>
        </w:rPr>
        <w:t>,</w:t>
      </w:r>
      <w:r w:rsidRPr="00370FCF">
        <w:rPr>
          <w:b/>
          <w:bCs/>
        </w:rPr>
        <w:t xml:space="preserve"> identify whether a single RS can support both timing and</w:t>
      </w:r>
      <w:r w:rsidR="0052650B" w:rsidRPr="00370FCF">
        <w:rPr>
          <w:b/>
          <w:bCs/>
        </w:rPr>
        <w:t xml:space="preserve"> </w:t>
      </w:r>
      <w:r w:rsidRPr="00370FCF">
        <w:rPr>
          <w:b/>
          <w:bCs/>
        </w:rPr>
        <w:t>frequency synchronization or whether separate RS</w:t>
      </w:r>
      <w:r w:rsidR="001D088C">
        <w:rPr>
          <w:b/>
          <w:bCs/>
        </w:rPr>
        <w:t xml:space="preserve"> parts</w:t>
      </w:r>
      <w:r w:rsidRPr="00370FCF">
        <w:rPr>
          <w:b/>
          <w:bCs/>
        </w:rPr>
        <w:t xml:space="preserve"> are needed.</w:t>
      </w:r>
    </w:p>
    <w:p w14:paraId="77770740" w14:textId="566B87B5" w:rsidR="00A322DB" w:rsidRDefault="00350FC2" w:rsidP="00CD3BC7">
      <w:r>
        <w:lastRenderedPageBreak/>
        <w:t>The use cases for DOA transmission have not been fully identified yet, and there is currently a lack of consensus on what DOA transmission means operationally, but D2R transmission without a device-dedicated trigger to transmit seems to be a reasonable assumption as a starting point for the design. To support DOA transmission under this assumption, a device must be provided with</w:t>
      </w:r>
      <w:r w:rsidR="00B3468F">
        <w:t xml:space="preserve"> at least a common</w:t>
      </w:r>
      <w:r>
        <w:t xml:space="preserve"> resource to request D2R transmissions.  </w:t>
      </w:r>
      <w:r w:rsidR="00B3468F">
        <w:t>To enable this functionality, the periodic R2D sync signal should carry the resource allocation for this D2R request.</w:t>
      </w:r>
    </w:p>
    <w:p w14:paraId="14819F3B" w14:textId="60C7C995" w:rsidR="00B3468F" w:rsidRDefault="00B3468F" w:rsidP="0052650B">
      <w:pPr>
        <w:rPr>
          <w:b/>
          <w:bCs/>
        </w:rPr>
      </w:pPr>
      <w:r w:rsidRPr="00370FCF">
        <w:rPr>
          <w:b/>
          <w:bCs/>
        </w:rPr>
        <w:t xml:space="preserve">Proposal </w:t>
      </w:r>
      <w:r w:rsidR="0052650B" w:rsidRPr="00370FCF">
        <w:rPr>
          <w:b/>
          <w:bCs/>
        </w:rPr>
        <w:t>11</w:t>
      </w:r>
      <w:r w:rsidRPr="00370FCF">
        <w:rPr>
          <w:b/>
          <w:bCs/>
        </w:rPr>
        <w:t>:</w:t>
      </w:r>
      <w:r w:rsidR="0052650B">
        <w:rPr>
          <w:b/>
          <w:bCs/>
        </w:rPr>
        <w:t xml:space="preserve"> </w:t>
      </w:r>
      <w:r w:rsidRPr="00370FCF">
        <w:rPr>
          <w:b/>
          <w:bCs/>
        </w:rPr>
        <w:t>For Periodic R2D sync signal design, at least the resource allocation for a common resource for D2R transmission request should be carried as system information.</w:t>
      </w:r>
    </w:p>
    <w:p w14:paraId="2D38B909" w14:textId="77777777" w:rsidR="0052650B" w:rsidRPr="00370FCF" w:rsidRDefault="0052650B" w:rsidP="00370FCF">
      <w:pPr>
        <w:rPr>
          <w:b/>
          <w:bCs/>
        </w:rPr>
      </w:pPr>
    </w:p>
    <w:p w14:paraId="4823C8FD" w14:textId="08BFF234" w:rsidR="00B3468F" w:rsidRDefault="00B3468F" w:rsidP="00CD3BC7">
      <w:r>
        <w:t>While the use of a periodic sync signal provides necessary support for DO-A transmission, and periodic device charging and enables reader and device mobility, there is a trade-off in managing network signalling overhead and limiting collisions wit</w:t>
      </w:r>
      <w:r w:rsidR="0046776B">
        <w:t>h</w:t>
      </w:r>
      <w:r>
        <w:t xml:space="preserve"> </w:t>
      </w:r>
      <w:r w:rsidR="00E873DE">
        <w:t>neighbouring</w:t>
      </w:r>
      <w:r>
        <w:t xml:space="preserve"> readers. Providing configurable syn</w:t>
      </w:r>
      <w:r w:rsidR="009F2069">
        <w:t>c</w:t>
      </w:r>
      <w:r>
        <w:t xml:space="preserve"> signal periodicity can provide the network with flexibility to support a wide range of device types and traffic patterns and adapt resource allocation to changing network conditions.  </w:t>
      </w:r>
    </w:p>
    <w:p w14:paraId="17B7E480" w14:textId="05AF65B9" w:rsidR="009F2069" w:rsidRPr="00370FCF" w:rsidRDefault="00B3468F" w:rsidP="00370FCF">
      <w:pPr>
        <w:rPr>
          <w:b/>
          <w:bCs/>
        </w:rPr>
      </w:pPr>
      <w:r w:rsidRPr="00370FCF">
        <w:rPr>
          <w:b/>
          <w:bCs/>
        </w:rPr>
        <w:t xml:space="preserve">Proposal </w:t>
      </w:r>
      <w:r w:rsidR="0052650B" w:rsidRPr="00370FCF">
        <w:rPr>
          <w:b/>
          <w:bCs/>
        </w:rPr>
        <w:t>12</w:t>
      </w:r>
      <w:r w:rsidRPr="00370FCF">
        <w:rPr>
          <w:b/>
          <w:bCs/>
        </w:rPr>
        <w:t>:</w:t>
      </w:r>
      <w:r w:rsidR="0052650B" w:rsidRPr="0052650B">
        <w:rPr>
          <w:b/>
          <w:bCs/>
        </w:rPr>
        <w:t xml:space="preserve"> </w:t>
      </w:r>
      <w:r w:rsidRPr="00370FCF">
        <w:rPr>
          <w:b/>
          <w:bCs/>
        </w:rPr>
        <w:t>Study the support of configurable periodicity for R2D sync signal transmission and</w:t>
      </w:r>
      <w:r w:rsidR="0052650B" w:rsidRPr="0052650B">
        <w:rPr>
          <w:b/>
          <w:bCs/>
        </w:rPr>
        <w:t xml:space="preserve"> </w:t>
      </w:r>
      <w:r w:rsidRPr="00370FCF">
        <w:rPr>
          <w:b/>
          <w:bCs/>
        </w:rPr>
        <w:t>identify a suitable range of supported periodicities to meet device capabilities and performance requirements.</w:t>
      </w:r>
    </w:p>
    <w:p w14:paraId="394C0F22" w14:textId="77777777" w:rsidR="00B3468F" w:rsidRDefault="00B3468F" w:rsidP="00CD3BC7"/>
    <w:p w14:paraId="1FB90EB5" w14:textId="1403051D" w:rsidR="000F74C5" w:rsidRPr="000F74C5" w:rsidRDefault="001B70FA" w:rsidP="008825EA">
      <w:pPr>
        <w:rPr>
          <w:rFonts w:eastAsia="Batang"/>
        </w:rPr>
      </w:pPr>
      <w:r>
        <w:rPr>
          <w:rFonts w:eastAsia="Batang"/>
        </w:rPr>
        <w:t>To support continuous A-IoT device operation</w:t>
      </w:r>
      <w:r w:rsidR="00060A12">
        <w:rPr>
          <w:rFonts w:eastAsia="Batang"/>
        </w:rPr>
        <w:t xml:space="preserve"> and avoid becoming completely energy depleted</w:t>
      </w:r>
      <w:r>
        <w:rPr>
          <w:rFonts w:eastAsia="Batang"/>
        </w:rPr>
        <w:t xml:space="preserve"> a device may charge cyclically</w:t>
      </w:r>
      <w:r w:rsidR="00D24B5E">
        <w:rPr>
          <w:rFonts w:eastAsia="Batang"/>
        </w:rPr>
        <w:t xml:space="preserve"> between discharging intervals of operation</w:t>
      </w:r>
      <w:r w:rsidR="00060A12">
        <w:rPr>
          <w:rFonts w:eastAsia="Batang"/>
        </w:rPr>
        <w:t>.</w:t>
      </w:r>
      <w:r>
        <w:rPr>
          <w:rFonts w:eastAsia="Batang"/>
        </w:rPr>
        <w:t xml:space="preserve"> </w:t>
      </w:r>
      <w:r w:rsidR="000F74C5" w:rsidRPr="000F74C5">
        <w:rPr>
          <w:rFonts w:eastAsia="Batang"/>
        </w:rPr>
        <w:t>This cycle of charging and discharging can be represented by an activity cycle (or duty cycle) with “</w:t>
      </w:r>
      <w:r w:rsidR="00D24B5E">
        <w:rPr>
          <w:rFonts w:eastAsia="Batang"/>
        </w:rPr>
        <w:t>available</w:t>
      </w:r>
      <w:r w:rsidR="000F74C5" w:rsidRPr="000F74C5">
        <w:rPr>
          <w:rFonts w:eastAsia="Batang"/>
        </w:rPr>
        <w:t>” duration corresponding to charged state when the device is fully available for communication, and “</w:t>
      </w:r>
      <w:r w:rsidR="00D24B5E">
        <w:rPr>
          <w:rFonts w:eastAsia="Batang"/>
        </w:rPr>
        <w:t>unavailable</w:t>
      </w:r>
      <w:r w:rsidR="000F74C5" w:rsidRPr="000F74C5">
        <w:rPr>
          <w:rFonts w:eastAsia="Batang"/>
        </w:rPr>
        <w:t>” duration corresponding to charging state when the device has reduced availability for transmission/reception.</w:t>
      </w:r>
    </w:p>
    <w:p w14:paraId="3FCE3E7D" w14:textId="3AAC3624" w:rsidR="000F74C5" w:rsidRDefault="00544475" w:rsidP="008825EA">
      <w:pPr>
        <w:rPr>
          <w:rFonts w:eastAsia="Batang"/>
        </w:rPr>
      </w:pPr>
      <w:r>
        <w:rPr>
          <w:rFonts w:eastAsia="Batang"/>
        </w:rPr>
        <w:t>One a</w:t>
      </w:r>
      <w:r w:rsidR="000F74C5" w:rsidRPr="000F74C5">
        <w:rPr>
          <w:rFonts w:eastAsia="Batang"/>
        </w:rPr>
        <w:t>pproach</w:t>
      </w:r>
      <w:r w:rsidR="00631A66">
        <w:rPr>
          <w:rFonts w:eastAsia="Batang"/>
        </w:rPr>
        <w:t xml:space="preserve"> to maintaining periodic device synchronization</w:t>
      </w:r>
      <w:r w:rsidR="000F74C5" w:rsidRPr="000F74C5">
        <w:rPr>
          <w:rFonts w:eastAsia="Batang"/>
        </w:rPr>
        <w:t xml:space="preserve"> is </w:t>
      </w:r>
      <w:r w:rsidR="00631A66">
        <w:rPr>
          <w:rFonts w:eastAsia="Batang"/>
        </w:rPr>
        <w:t xml:space="preserve">for the </w:t>
      </w:r>
      <w:r w:rsidR="000F74C5" w:rsidRPr="000F74C5">
        <w:rPr>
          <w:rFonts w:eastAsia="Batang"/>
        </w:rPr>
        <w:t>reader</w:t>
      </w:r>
      <w:r w:rsidR="00631A66">
        <w:rPr>
          <w:rFonts w:eastAsia="Batang"/>
        </w:rPr>
        <w:t xml:space="preserve"> to</w:t>
      </w:r>
      <w:r w:rsidR="000F74C5" w:rsidRPr="000F74C5">
        <w:rPr>
          <w:rFonts w:eastAsia="Batang"/>
        </w:rPr>
        <w:t xml:space="preserve"> broadcast information indicating to a device to adjust the timing of its activity cycle to a target timing. The </w:t>
      </w:r>
      <w:r w:rsidR="00B239C2">
        <w:rPr>
          <w:rFonts w:eastAsia="Batang"/>
        </w:rPr>
        <w:t xml:space="preserve">periodic </w:t>
      </w:r>
      <w:r w:rsidR="000F74C5" w:rsidRPr="000F74C5">
        <w:rPr>
          <w:rFonts w:eastAsia="Batang"/>
        </w:rPr>
        <w:t xml:space="preserve">broadcast </w:t>
      </w:r>
      <w:r w:rsidR="00B239C2">
        <w:rPr>
          <w:rFonts w:eastAsia="Batang"/>
        </w:rPr>
        <w:t xml:space="preserve">transmission could provide the reference timing </w:t>
      </w:r>
      <w:r w:rsidR="00B20504">
        <w:rPr>
          <w:rFonts w:eastAsia="Batang"/>
        </w:rPr>
        <w:t xml:space="preserve">for </w:t>
      </w:r>
      <w:r w:rsidR="00B20504" w:rsidRPr="000F74C5">
        <w:rPr>
          <w:rFonts w:eastAsia="Batang"/>
        </w:rPr>
        <w:t>cyclical</w:t>
      </w:r>
      <w:r w:rsidR="00B239C2">
        <w:rPr>
          <w:rFonts w:eastAsia="Batang"/>
        </w:rPr>
        <w:t xml:space="preserve"> device charging and scheduling request resource allocation</w:t>
      </w:r>
      <w:r w:rsidR="00B20504">
        <w:rPr>
          <w:rFonts w:eastAsia="Batang"/>
        </w:rPr>
        <w:t xml:space="preserve">. </w:t>
      </w:r>
      <w:r w:rsidR="000F74C5" w:rsidRPr="000F74C5">
        <w:rPr>
          <w:rFonts w:eastAsia="Batang"/>
        </w:rPr>
        <w:t xml:space="preserve">This is illustrated in </w:t>
      </w:r>
      <w:r w:rsidR="00897B6D">
        <w:rPr>
          <w:rFonts w:eastAsia="Batang"/>
        </w:rPr>
        <w:t xml:space="preserve">Figure </w:t>
      </w:r>
      <w:r w:rsidR="0002306F">
        <w:rPr>
          <w:rFonts w:eastAsia="Batang"/>
        </w:rPr>
        <w:t>4</w:t>
      </w:r>
      <w:r w:rsidR="000F74C5" w:rsidRPr="000F74C5">
        <w:rPr>
          <w:rFonts w:eastAsia="Batang"/>
        </w:rPr>
        <w:t xml:space="preserve"> where the “Sync-Align” transmissions provide the information.</w:t>
      </w:r>
    </w:p>
    <w:p w14:paraId="66D37264" w14:textId="77777777" w:rsidR="007E057A" w:rsidRDefault="007E057A" w:rsidP="008825EA">
      <w:pPr>
        <w:rPr>
          <w:rFonts w:eastAsia="Batang"/>
        </w:rPr>
      </w:pPr>
    </w:p>
    <w:p w14:paraId="51D2CBA6" w14:textId="77777777" w:rsidR="007E057A" w:rsidRPr="00370FCF" w:rsidRDefault="007E057A" w:rsidP="007E057A">
      <w:pPr>
        <w:rPr>
          <w:u w:val="single"/>
        </w:rPr>
      </w:pPr>
      <w:r w:rsidRPr="00370FCF">
        <w:rPr>
          <w:u w:val="single"/>
        </w:rPr>
        <w:t>R2D Preamble:</w:t>
      </w:r>
    </w:p>
    <w:p w14:paraId="1EDB7ADF" w14:textId="19174D36" w:rsidR="007E057A" w:rsidRDefault="007E057A" w:rsidP="007E057A">
      <w:r>
        <w:t>The R2D preamble in Rel-19 consists of a start indicator part and a clock acquisition part. The clock acquisition part contains only four chips and is used to by the device to estimate the R2D chip duration while the start indicator part follows an ON/OFF pattern that is designed to wake-up a passive device (e.g., when a capacitor in Device 1 is charged). This preamble was designed for a passive device operating indoors and cannot satisfy more stringent coverage requirements in outdoor scenarios.</w:t>
      </w:r>
    </w:p>
    <w:p w14:paraId="65056F23" w14:textId="77777777" w:rsidR="007E057A" w:rsidRDefault="007E057A" w:rsidP="007E057A">
      <w:r w:rsidRPr="00F50234">
        <w:t>In Rel-20, a long</w:t>
      </w:r>
      <w:r w:rsidRPr="00370FCF">
        <w:t>e</w:t>
      </w:r>
      <w:r w:rsidRPr="00F50234">
        <w:t>r preamble with good correlation propert</w:t>
      </w:r>
      <w:r>
        <w:t>ies</w:t>
      </w:r>
      <w:r w:rsidRPr="00F50234">
        <w:t xml:space="preserve"> is needed</w:t>
      </w:r>
      <w:r>
        <w:t xml:space="preserve"> for better timing/frequency acquisition</w:t>
      </w:r>
      <w:r w:rsidRPr="00F50234">
        <w:t>. In addition, since Device 2b/C suffer from CFO, the preamble may also include a part for clock calibration.</w:t>
      </w:r>
    </w:p>
    <w:p w14:paraId="1C857F6A" w14:textId="77777777" w:rsidR="007E057A" w:rsidRPr="00370FCF" w:rsidRDefault="007E057A" w:rsidP="007E057A">
      <w:pPr>
        <w:rPr>
          <w:b/>
          <w:bCs/>
        </w:rPr>
      </w:pPr>
      <w:r w:rsidRPr="00370FCF">
        <w:rPr>
          <w:b/>
          <w:bCs/>
        </w:rPr>
        <w:t>Proposal 13: Study sequence-based R2D preamble containing timing acquisition and local oscillator calibration parts.</w:t>
      </w:r>
    </w:p>
    <w:p w14:paraId="55D3CBF7" w14:textId="77777777" w:rsidR="00010400" w:rsidRPr="000F74C5" w:rsidRDefault="00010400" w:rsidP="008825EA">
      <w:pPr>
        <w:rPr>
          <w:rFonts w:eastAsia="Batang"/>
        </w:rPr>
      </w:pPr>
    </w:p>
    <w:p w14:paraId="2FBF3B0B" w14:textId="342AE0E2" w:rsidR="00C63DD4" w:rsidRDefault="00010400" w:rsidP="00C63DD4">
      <w:pPr>
        <w:keepNext/>
        <w:jc w:val="center"/>
      </w:pPr>
      <w:r w:rsidRPr="00010400">
        <w:rPr>
          <w:noProof/>
        </w:rPr>
        <w:lastRenderedPageBreak/>
        <w:drawing>
          <wp:inline distT="0" distB="0" distL="0" distR="0" wp14:anchorId="6C020475" wp14:editId="2471EBD9">
            <wp:extent cx="4581525" cy="2730185"/>
            <wp:effectExtent l="0" t="0" r="0" b="0"/>
            <wp:docPr id="1219262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4237" cy="2731801"/>
                    </a:xfrm>
                    <a:prstGeom prst="rect">
                      <a:avLst/>
                    </a:prstGeom>
                    <a:noFill/>
                    <a:ln>
                      <a:noFill/>
                    </a:ln>
                  </pic:spPr>
                </pic:pic>
              </a:graphicData>
            </a:graphic>
          </wp:inline>
        </w:drawing>
      </w:r>
    </w:p>
    <w:p w14:paraId="6132AA2C" w14:textId="2E1F408E" w:rsidR="0020280B" w:rsidRPr="0002306F" w:rsidRDefault="00C63DD4" w:rsidP="00370FCF">
      <w:pPr>
        <w:pStyle w:val="Caption"/>
        <w:rPr>
          <w:sz w:val="20"/>
          <w:lang w:val="en-US" w:eastAsia="ja-JP"/>
        </w:rPr>
      </w:pPr>
      <w:r w:rsidRPr="0002306F">
        <w:rPr>
          <w:sz w:val="20"/>
          <w:lang w:val="en-US" w:eastAsia="ja-JP"/>
        </w:rPr>
        <w:t xml:space="preserve">Figure </w:t>
      </w:r>
      <w:r w:rsidR="00825956" w:rsidRPr="0002306F">
        <w:rPr>
          <w:sz w:val="20"/>
          <w:lang w:val="en-US" w:eastAsia="ja-JP"/>
        </w:rPr>
        <w:t>5</w:t>
      </w:r>
      <w:r w:rsidRPr="0002306F">
        <w:rPr>
          <w:sz w:val="20"/>
          <w:lang w:val="en-US" w:eastAsia="ja-JP"/>
        </w:rPr>
        <w:t xml:space="preserve"> Timing adjustment of device activity cycle</w:t>
      </w:r>
    </w:p>
    <w:p w14:paraId="2AC8C30D" w14:textId="6F477CC5" w:rsidR="00C84E2B" w:rsidRDefault="00C84E2B" w:rsidP="00EE2278">
      <w:pPr>
        <w:pStyle w:val="Heading2"/>
        <w:numPr>
          <w:ilvl w:val="2"/>
          <w:numId w:val="9"/>
        </w:numPr>
      </w:pPr>
      <w:r>
        <w:t>D2R Preamble and Midamble Design</w:t>
      </w:r>
    </w:p>
    <w:p w14:paraId="1EF20667" w14:textId="16D4D484" w:rsidR="003D2A90" w:rsidRPr="00370FCF" w:rsidRDefault="00C84E2B" w:rsidP="00370FCF">
      <w:r w:rsidRPr="00370FCF">
        <w:t>In Rel-19, device transmission</w:t>
      </w:r>
      <w:r w:rsidR="00982687">
        <w:t xml:space="preserve"> is</w:t>
      </w:r>
      <w:r w:rsidRPr="00370FCF">
        <w:t xml:space="preserve"> triggered by and immediately follow</w:t>
      </w:r>
      <w:r w:rsidR="00982687">
        <w:t>s</w:t>
      </w:r>
      <w:r w:rsidRPr="00370FCF">
        <w:t xml:space="preserve"> an R2D transmission from the reader the device was transmitting to.</w:t>
      </w:r>
      <w:r>
        <w:t xml:space="preserve"> In Rel-20, however, with the support of DO-A transmission, there may be a significant period of time between a D2R transmission and the last R2D transmission preceding it.  Additionally, in topology 2</w:t>
      </w:r>
      <w:r w:rsidR="00982687">
        <w:t>,</w:t>
      </w:r>
      <w:r>
        <w:t xml:space="preserve"> there is a possibility that the reader performing R2D transmission and receiving D2R receptions are not the same entity.  For this reason, Rel-19 assumptions on initial CFO and timing error may not be representative of Rel-20 use cases.</w:t>
      </w:r>
      <w:r w:rsidR="00EB1600">
        <w:t xml:space="preserve"> </w:t>
      </w:r>
      <w:r w:rsidR="003D2A90">
        <w:t>Preliminary simulation results indicate that Rel-19 preamble design can have significantly degraded performance due to limited accuracy in CFO estimation and mitigation.</w:t>
      </w:r>
    </w:p>
    <w:p w14:paraId="6C13A928" w14:textId="3704BC5C" w:rsidR="003D2A90" w:rsidRDefault="003D2A90" w:rsidP="004D52E2">
      <w:pPr>
        <w:rPr>
          <w:b/>
          <w:bCs/>
        </w:rPr>
      </w:pPr>
      <w:r w:rsidRPr="00370FCF">
        <w:rPr>
          <w:b/>
          <w:bCs/>
        </w:rPr>
        <w:t xml:space="preserve">Proposal </w:t>
      </w:r>
      <w:r w:rsidR="004D52E2" w:rsidRPr="00370FCF">
        <w:rPr>
          <w:b/>
          <w:bCs/>
        </w:rPr>
        <w:t>14</w:t>
      </w:r>
      <w:r w:rsidRPr="00370FCF">
        <w:rPr>
          <w:b/>
          <w:bCs/>
        </w:rPr>
        <w:t>:</w:t>
      </w:r>
      <w:r w:rsidR="00BE44E2">
        <w:rPr>
          <w:b/>
          <w:bCs/>
        </w:rPr>
        <w:t xml:space="preserve"> S</w:t>
      </w:r>
      <w:r w:rsidRPr="00370FCF">
        <w:rPr>
          <w:b/>
          <w:bCs/>
        </w:rPr>
        <w:t>tudy both longer D2R preamble design and/or sequence repetition for D2R preamble design to mitigate CFO.</w:t>
      </w:r>
    </w:p>
    <w:p w14:paraId="70F50579" w14:textId="77777777" w:rsidR="00657D11" w:rsidRPr="00370FCF" w:rsidRDefault="00657D11" w:rsidP="004D52E2">
      <w:pPr>
        <w:rPr>
          <w:b/>
          <w:bCs/>
        </w:rPr>
      </w:pPr>
    </w:p>
    <w:p w14:paraId="682601FA" w14:textId="2886796C" w:rsidR="005516EB" w:rsidRDefault="00C84E2B" w:rsidP="00C84E2B">
      <w:r>
        <w:t xml:space="preserve">In Rel-19, a single common design was used for both D2R preamble and midamble, which can result in </w:t>
      </w:r>
      <w:r w:rsidR="003D2A90">
        <w:t>inefficient use of network resources</w:t>
      </w:r>
      <w:r w:rsidR="00DB58D9">
        <w:t xml:space="preserve">, </w:t>
      </w:r>
      <w:r w:rsidR="00705798">
        <w:t>especially i</w:t>
      </w:r>
      <w:r w:rsidR="0070696F">
        <w:t>f</w:t>
      </w:r>
      <w:r w:rsidR="00705798">
        <w:t xml:space="preserve"> </w:t>
      </w:r>
      <w:r w:rsidR="00DB58D9">
        <w:t xml:space="preserve">the preamble length is increased in Rel-20. Furthermore, </w:t>
      </w:r>
      <w:r w:rsidR="00A413F3">
        <w:t xml:space="preserve">since timing and frequency drift </w:t>
      </w:r>
      <w:r w:rsidR="00705798">
        <w:t xml:space="preserve">rate </w:t>
      </w:r>
      <w:r w:rsidR="00A413F3">
        <w:t xml:space="preserve">is </w:t>
      </w:r>
      <w:r w:rsidR="00705798">
        <w:t xml:space="preserve">not very high </w:t>
      </w:r>
      <w:r w:rsidR="00A413F3">
        <w:t xml:space="preserve">, it is feasible to have a longer preamble for an initial timing/CFO estimate and </w:t>
      </w:r>
      <w:r w:rsidR="00F564D3">
        <w:t xml:space="preserve">shorter midambles for tracking purposes. </w:t>
      </w:r>
    </w:p>
    <w:p w14:paraId="13B23B88" w14:textId="7D7C2309" w:rsidR="003D2A90" w:rsidRPr="00370FCF" w:rsidRDefault="003D2A90" w:rsidP="00370FCF">
      <w:pPr>
        <w:rPr>
          <w:b/>
          <w:bCs/>
        </w:rPr>
      </w:pPr>
      <w:r w:rsidRPr="00370FCF">
        <w:rPr>
          <w:b/>
          <w:bCs/>
        </w:rPr>
        <w:t xml:space="preserve">Proposal </w:t>
      </w:r>
      <w:r w:rsidR="00F564D3" w:rsidRPr="00370FCF">
        <w:rPr>
          <w:b/>
          <w:bCs/>
        </w:rPr>
        <w:t>15</w:t>
      </w:r>
      <w:r w:rsidRPr="00370FCF">
        <w:rPr>
          <w:b/>
          <w:bCs/>
        </w:rPr>
        <w:t>:</w:t>
      </w:r>
      <w:r w:rsidR="00F564D3" w:rsidRPr="00F564D3">
        <w:rPr>
          <w:b/>
          <w:bCs/>
        </w:rPr>
        <w:t xml:space="preserve"> </w:t>
      </w:r>
      <w:r w:rsidR="00F1227D">
        <w:rPr>
          <w:b/>
          <w:bCs/>
        </w:rPr>
        <w:t xml:space="preserve">For D2R, </w:t>
      </w:r>
      <w:r w:rsidR="0088712F">
        <w:rPr>
          <w:b/>
          <w:bCs/>
        </w:rPr>
        <w:t>support</w:t>
      </w:r>
      <w:r w:rsidR="00F1227D">
        <w:rPr>
          <w:b/>
          <w:bCs/>
        </w:rPr>
        <w:t xml:space="preserve"> long D2R preamble and shorter midambles. </w:t>
      </w:r>
    </w:p>
    <w:p w14:paraId="69FD9726" w14:textId="1FF1031D" w:rsidR="00EE2278" w:rsidRDefault="00EE2278" w:rsidP="00CD3BC7"/>
    <w:p w14:paraId="455E6A1D" w14:textId="2C062E4B" w:rsidR="00D517F5" w:rsidRPr="00370FCF" w:rsidRDefault="0027393B" w:rsidP="00370FCF">
      <w:pPr>
        <w:pStyle w:val="Heading2"/>
        <w:numPr>
          <w:ilvl w:val="1"/>
          <w:numId w:val="9"/>
        </w:numPr>
        <w:tabs>
          <w:tab w:val="num" w:pos="576"/>
        </w:tabs>
        <w:ind w:left="360" w:hanging="360"/>
        <w:rPr>
          <w:sz w:val="28"/>
          <w:szCs w:val="28"/>
        </w:rPr>
      </w:pPr>
      <w:r w:rsidRPr="0027393B">
        <w:rPr>
          <w:sz w:val="28"/>
          <w:szCs w:val="28"/>
        </w:rPr>
        <w:t>D2R Power Control</w:t>
      </w:r>
    </w:p>
    <w:p w14:paraId="20E58194" w14:textId="2D3D1599" w:rsidR="00D517F5" w:rsidRDefault="00D517F5" w:rsidP="00D517F5">
      <w:r>
        <w:t xml:space="preserve">In Rel-19, power control was not considered since device transmission is based on </w:t>
      </w:r>
      <w:r w:rsidR="003F6393">
        <w:t>backscattering</w:t>
      </w:r>
      <w:r>
        <w:t xml:space="preserve">. In Rel-20, the </w:t>
      </w:r>
      <w:r w:rsidR="003F6393">
        <w:t xml:space="preserve">transmit </w:t>
      </w:r>
      <w:r>
        <w:t xml:space="preserve">power </w:t>
      </w:r>
      <w:r w:rsidR="003F6393">
        <w:t xml:space="preserve">of </w:t>
      </w:r>
      <w:r>
        <w:t xml:space="preserve">Device 2b and </w:t>
      </w:r>
      <w:r w:rsidR="003F6393">
        <w:t xml:space="preserve">Device </w:t>
      </w:r>
      <w:r>
        <w:t>C can</w:t>
      </w:r>
      <w:r w:rsidR="003F6393">
        <w:t xml:space="preserve"> </w:t>
      </w:r>
      <w:r>
        <w:t>range between -20 dBm to -10 dBm, and -3 dBm to 5 dBm</w:t>
      </w:r>
      <w:r w:rsidR="00E02224">
        <w:t>, respectively.</w:t>
      </w:r>
      <w:r>
        <w:t xml:space="preserve"> D2R power control is beneficial to (i) </w:t>
      </w:r>
      <w:r w:rsidR="00E02224">
        <w:t>increase</w:t>
      </w:r>
      <w:r>
        <w:t xml:space="preserve"> device batter</w:t>
      </w:r>
      <w:r w:rsidR="00887929">
        <w:t>y</w:t>
      </w:r>
      <w:r>
        <w:t xml:space="preserve"> life by reducing power </w:t>
      </w:r>
      <w:r>
        <w:lastRenderedPageBreak/>
        <w:t xml:space="preserve">when the device is closer to the reader, (ii) </w:t>
      </w:r>
      <w:r w:rsidR="00E02224">
        <w:t xml:space="preserve">to </w:t>
      </w:r>
      <w:r>
        <w:t xml:space="preserve">reduce </w:t>
      </w:r>
      <w:r w:rsidR="00E02224">
        <w:t>interference</w:t>
      </w:r>
      <w:r>
        <w:t xml:space="preserve"> on other nodes by reducing power when feasible.</w:t>
      </w:r>
    </w:p>
    <w:p w14:paraId="1FA8CB5B" w14:textId="4C240502" w:rsidR="00D517F5" w:rsidRDefault="00DD572F" w:rsidP="00D517F5">
      <w:r>
        <w:t xml:space="preserve">In Rel-20, </w:t>
      </w:r>
      <w:r w:rsidR="00D517F5">
        <w:t xml:space="preserve">open loop power control can be </w:t>
      </w:r>
      <w:r>
        <w:t>considered</w:t>
      </w:r>
      <w:r w:rsidR="00D517F5">
        <w:t xml:space="preserve"> where transmit power is adjusted to compensate for the path loss.</w:t>
      </w:r>
      <w:r>
        <w:t xml:space="preserve"> The path loss measurement can be based o</w:t>
      </w:r>
      <w:r w:rsidR="00061E6D">
        <w:t xml:space="preserve">n the periodic synchronization signals (if present) and the R2D preamble. Since the active device </w:t>
      </w:r>
      <w:r w:rsidR="00830E36">
        <w:t>may</w:t>
      </w:r>
      <w:r w:rsidR="00061E6D">
        <w:t xml:space="preserve"> use a sampling-based receiver, received signal power </w:t>
      </w:r>
      <w:r w:rsidR="00387443">
        <w:t xml:space="preserve">(RSRP) </w:t>
      </w:r>
      <w:r w:rsidR="00061E6D">
        <w:t xml:space="preserve">can be estimated </w:t>
      </w:r>
      <w:r w:rsidR="003B258B">
        <w:t>by averaging</w:t>
      </w:r>
      <w:r w:rsidR="00061E6D">
        <w:t xml:space="preserve"> the </w:t>
      </w:r>
      <w:r w:rsidR="00445B18">
        <w:t xml:space="preserve">received </w:t>
      </w:r>
      <w:r w:rsidR="00061E6D">
        <w:t xml:space="preserve">power of the samples </w:t>
      </w:r>
      <w:r w:rsidR="003B258B">
        <w:t xml:space="preserve">corresponding to the ON chips. </w:t>
      </w:r>
    </w:p>
    <w:p w14:paraId="6AAF5344" w14:textId="0FFA7D3A" w:rsidR="00CD4BC7" w:rsidRDefault="00CD4BC7" w:rsidP="00D517F5">
      <w:pPr>
        <w:rPr>
          <w:b/>
          <w:bCs/>
        </w:rPr>
      </w:pPr>
      <w:r w:rsidRPr="0027765E">
        <w:rPr>
          <w:b/>
          <w:bCs/>
        </w:rPr>
        <w:t xml:space="preserve">Proposal 16: Support </w:t>
      </w:r>
      <w:r w:rsidR="00F96AA8" w:rsidRPr="0027765E">
        <w:rPr>
          <w:b/>
          <w:bCs/>
        </w:rPr>
        <w:t xml:space="preserve">D2R </w:t>
      </w:r>
      <w:r w:rsidRPr="0027765E">
        <w:rPr>
          <w:b/>
          <w:bCs/>
        </w:rPr>
        <w:t>open loop power control using RSRP measurement.</w:t>
      </w:r>
    </w:p>
    <w:p w14:paraId="61D41C6B" w14:textId="77777777" w:rsidR="00657D11" w:rsidRPr="0027765E" w:rsidRDefault="00657D11" w:rsidP="00D517F5">
      <w:pPr>
        <w:rPr>
          <w:b/>
          <w:bCs/>
        </w:rPr>
      </w:pPr>
    </w:p>
    <w:p w14:paraId="298E2B91" w14:textId="467B835B" w:rsidR="00D517F5" w:rsidRDefault="00D517F5" w:rsidP="00D517F5">
      <w:r>
        <w:t xml:space="preserve">Furthermore, power control </w:t>
      </w:r>
      <w:r w:rsidR="00445B18">
        <w:t>may</w:t>
      </w:r>
      <w:r>
        <w:t xml:space="preserve"> also be dependent on the level of the energy storage. The reader may learn the energy level of the device and then configure power control parameters based on the energy</w:t>
      </w:r>
      <w:r w:rsidR="00445B18">
        <w:t xml:space="preserve"> available at the device.</w:t>
      </w:r>
    </w:p>
    <w:p w14:paraId="1659238C" w14:textId="74FF3397" w:rsidR="00D90E99" w:rsidRDefault="00165042" w:rsidP="00D517F5">
      <w:pPr>
        <w:rPr>
          <w:b/>
          <w:bCs/>
        </w:rPr>
      </w:pPr>
      <w:r w:rsidRPr="000571FF">
        <w:rPr>
          <w:b/>
          <w:bCs/>
        </w:rPr>
        <w:t>Proposal 1</w:t>
      </w:r>
      <w:r w:rsidR="00A23E05" w:rsidRPr="000571FF">
        <w:rPr>
          <w:b/>
          <w:bCs/>
        </w:rPr>
        <w:t>7</w:t>
      </w:r>
      <w:r w:rsidRPr="000571FF">
        <w:rPr>
          <w:b/>
          <w:bCs/>
        </w:rPr>
        <w:t xml:space="preserve">: </w:t>
      </w:r>
      <w:r w:rsidR="00445B18" w:rsidRPr="000571FF">
        <w:rPr>
          <w:b/>
          <w:bCs/>
        </w:rPr>
        <w:t xml:space="preserve">Study </w:t>
      </w:r>
      <w:r w:rsidR="00CD4BC7" w:rsidRPr="000571FF">
        <w:rPr>
          <w:b/>
          <w:bCs/>
        </w:rPr>
        <w:t>the impact of</w:t>
      </w:r>
      <w:r w:rsidRPr="000571FF">
        <w:rPr>
          <w:b/>
          <w:bCs/>
        </w:rPr>
        <w:t xml:space="preserve"> energy</w:t>
      </w:r>
      <w:r w:rsidR="0027765E">
        <w:rPr>
          <w:b/>
          <w:bCs/>
        </w:rPr>
        <w:t xml:space="preserve"> </w:t>
      </w:r>
      <w:r w:rsidRPr="000571FF">
        <w:rPr>
          <w:b/>
          <w:bCs/>
        </w:rPr>
        <w:t xml:space="preserve">level </w:t>
      </w:r>
      <w:r w:rsidR="00CD4BC7" w:rsidRPr="000571FF">
        <w:rPr>
          <w:b/>
          <w:bCs/>
        </w:rPr>
        <w:t>on</w:t>
      </w:r>
      <w:r w:rsidRPr="000571FF">
        <w:rPr>
          <w:b/>
          <w:bCs/>
        </w:rPr>
        <w:t xml:space="preserve"> D2R power control.</w:t>
      </w:r>
    </w:p>
    <w:p w14:paraId="0EA3F40A" w14:textId="77777777" w:rsidR="00657D11" w:rsidRPr="000571FF" w:rsidRDefault="00657D11" w:rsidP="00D517F5">
      <w:pPr>
        <w:rPr>
          <w:b/>
          <w:bCs/>
        </w:rPr>
      </w:pPr>
    </w:p>
    <w:p w14:paraId="6EFCD531" w14:textId="1E8240A9" w:rsidR="00D90E99" w:rsidRPr="000571FF" w:rsidRDefault="00D90E99" w:rsidP="00D517F5">
      <w:r w:rsidRPr="000571FF">
        <w:t>Another aspect to consider is how power control works for a device when the device is engaged in both inventory and DOA procedures</w:t>
      </w:r>
      <w:r w:rsidR="00BD47A0" w:rsidRPr="000571FF">
        <w:t xml:space="preserve"> in parallel.</w:t>
      </w:r>
    </w:p>
    <w:p w14:paraId="5DA5A3AF" w14:textId="7F5771C7" w:rsidR="00D90E99" w:rsidRPr="00370FCF" w:rsidRDefault="00165042" w:rsidP="00D517F5">
      <w:pPr>
        <w:rPr>
          <w:b/>
          <w:bCs/>
        </w:rPr>
      </w:pPr>
      <w:r w:rsidRPr="000571FF">
        <w:rPr>
          <w:b/>
          <w:bCs/>
        </w:rPr>
        <w:t>Proposal 1</w:t>
      </w:r>
      <w:r w:rsidR="00A23E05" w:rsidRPr="000571FF">
        <w:rPr>
          <w:b/>
          <w:bCs/>
        </w:rPr>
        <w:t>8</w:t>
      </w:r>
      <w:r w:rsidRPr="000571FF">
        <w:rPr>
          <w:b/>
          <w:bCs/>
        </w:rPr>
        <w:t xml:space="preserve">: Study </w:t>
      </w:r>
      <w:r w:rsidR="00F96AA8" w:rsidRPr="000571FF">
        <w:rPr>
          <w:b/>
          <w:bCs/>
        </w:rPr>
        <w:t xml:space="preserve">D2R </w:t>
      </w:r>
      <w:r w:rsidRPr="000571FF">
        <w:rPr>
          <w:b/>
          <w:bCs/>
        </w:rPr>
        <w:t xml:space="preserve">power control for </w:t>
      </w:r>
      <w:r w:rsidR="00BD47A0" w:rsidRPr="000571FF">
        <w:rPr>
          <w:b/>
          <w:bCs/>
        </w:rPr>
        <w:t xml:space="preserve">simultaneous </w:t>
      </w:r>
      <w:r w:rsidR="000135DA" w:rsidRPr="000571FF">
        <w:rPr>
          <w:b/>
          <w:bCs/>
        </w:rPr>
        <w:t>DOA</w:t>
      </w:r>
      <w:r w:rsidR="00BD47A0" w:rsidRPr="000571FF">
        <w:rPr>
          <w:b/>
          <w:bCs/>
        </w:rPr>
        <w:t xml:space="preserve"> and DO</w:t>
      </w:r>
      <w:r w:rsidR="000135DA" w:rsidRPr="000571FF">
        <w:rPr>
          <w:b/>
          <w:bCs/>
        </w:rPr>
        <w:t>-DTT traffic</w:t>
      </w:r>
      <w:r w:rsidR="00BD47A0" w:rsidRPr="000571FF">
        <w:rPr>
          <w:b/>
          <w:bCs/>
        </w:rPr>
        <w:t>.</w:t>
      </w:r>
    </w:p>
    <w:p w14:paraId="023DBB93" w14:textId="77777777" w:rsidR="00D90E99" w:rsidRDefault="00D90E99" w:rsidP="00D517F5"/>
    <w:p w14:paraId="74229430" w14:textId="23EFBE2E" w:rsidR="00E051C6" w:rsidRPr="00370FCF" w:rsidRDefault="00E051C6" w:rsidP="00370FCF">
      <w:pPr>
        <w:pStyle w:val="Heading2"/>
        <w:numPr>
          <w:ilvl w:val="1"/>
          <w:numId w:val="9"/>
        </w:numPr>
        <w:tabs>
          <w:tab w:val="num" w:pos="576"/>
        </w:tabs>
        <w:ind w:left="360" w:hanging="360"/>
        <w:rPr>
          <w:sz w:val="28"/>
          <w:szCs w:val="28"/>
        </w:rPr>
      </w:pPr>
      <w:r w:rsidRPr="0045076A">
        <w:rPr>
          <w:sz w:val="28"/>
          <w:szCs w:val="28"/>
        </w:rPr>
        <w:t xml:space="preserve">DOA </w:t>
      </w:r>
      <w:r w:rsidR="00F95A87" w:rsidRPr="0045076A">
        <w:rPr>
          <w:sz w:val="28"/>
          <w:szCs w:val="28"/>
        </w:rPr>
        <w:t>Transmission</w:t>
      </w:r>
    </w:p>
    <w:p w14:paraId="16554AD4" w14:textId="4756A6E7" w:rsidR="00E051C6" w:rsidRDefault="00E051C6" w:rsidP="00E051C6">
      <w:r>
        <w:t xml:space="preserve">Rel-19 supports reader triggered traffic </w:t>
      </w:r>
      <w:r w:rsidR="00474400">
        <w:t xml:space="preserve">where the </w:t>
      </w:r>
      <w:r>
        <w:t>device responds to a message from the reader</w:t>
      </w:r>
      <w:r w:rsidR="00474400">
        <w:t xml:space="preserve">. </w:t>
      </w:r>
      <w:r>
        <w:t xml:space="preserve">In Rel-20, however, </w:t>
      </w:r>
      <w:r w:rsidR="00474400">
        <w:t xml:space="preserve">DOA </w:t>
      </w:r>
      <w:r>
        <w:t xml:space="preserve">traffic </w:t>
      </w:r>
      <w:r w:rsidR="00474400">
        <w:t>shall be</w:t>
      </w:r>
      <w:r>
        <w:t xml:space="preserve"> supported</w:t>
      </w:r>
      <w:r w:rsidR="00474400">
        <w:t xml:space="preserve"> in which the d</w:t>
      </w:r>
      <w:r>
        <w:t>evice is expected to transmit when there is data available, e.g., data from a sensor.</w:t>
      </w:r>
      <w:r w:rsidR="0015685E">
        <w:t xml:space="preserve"> </w:t>
      </w:r>
      <w:r>
        <w:t xml:space="preserve">One </w:t>
      </w:r>
      <w:r w:rsidR="00474400">
        <w:t>fundamental</w:t>
      </w:r>
      <w:r>
        <w:t xml:space="preserve"> </w:t>
      </w:r>
      <w:r w:rsidR="0015685E">
        <w:t>aspect to study</w:t>
      </w:r>
      <w:r>
        <w:t xml:space="preserve"> is h</w:t>
      </w:r>
      <w:r w:rsidR="00474400">
        <w:t>ow</w:t>
      </w:r>
      <w:r>
        <w:t xml:space="preserve"> resources are allocated</w:t>
      </w:r>
      <w:r w:rsidR="00474400">
        <w:t xml:space="preserve"> for DOA transmission. For this, two options can be envisioned:</w:t>
      </w:r>
    </w:p>
    <w:p w14:paraId="11D779DB" w14:textId="77777777" w:rsidR="0015685E" w:rsidRDefault="00E051C6" w:rsidP="00E051C6">
      <w:r>
        <w:t xml:space="preserve">Option 1: </w:t>
      </w:r>
      <w:r w:rsidR="00B3006E">
        <w:t>Periodic or semi-static r</w:t>
      </w:r>
      <w:r w:rsidR="00474400">
        <w:t>esources</w:t>
      </w:r>
      <w:r>
        <w:t xml:space="preserve"> for </w:t>
      </w:r>
      <w:r w:rsidR="00474400">
        <w:t xml:space="preserve">an initial transmission, e.g., </w:t>
      </w:r>
      <w:r w:rsidR="00536F2D">
        <w:t>msg1 for random access, are allocated</w:t>
      </w:r>
      <w:r>
        <w:t>.</w:t>
      </w:r>
      <w:r w:rsidR="00536F2D">
        <w:t xml:space="preserve"> A d</w:t>
      </w:r>
      <w:r>
        <w:t>evice, upon data arrival</w:t>
      </w:r>
      <w:r w:rsidR="0015685E">
        <w:t xml:space="preserve"> from higher layers</w:t>
      </w:r>
      <w:r>
        <w:t>, transmits</w:t>
      </w:r>
      <w:r w:rsidR="00EC7C59">
        <w:t xml:space="preserve"> the initial message</w:t>
      </w:r>
      <w:r>
        <w:t xml:space="preserve"> in one of the </w:t>
      </w:r>
      <w:r w:rsidR="00EC7C59">
        <w:t xml:space="preserve">allocated </w:t>
      </w:r>
      <w:r>
        <w:t xml:space="preserve">resources. </w:t>
      </w:r>
      <w:r w:rsidR="00EC7C59">
        <w:t>The r</w:t>
      </w:r>
      <w:r>
        <w:t xml:space="preserve">eader, after receiving </w:t>
      </w:r>
      <w:r w:rsidR="00EC7C59">
        <w:t>the message</w:t>
      </w:r>
      <w:r>
        <w:t xml:space="preserve">, can respond and allocate resources </w:t>
      </w:r>
      <w:r w:rsidR="00EC7C59">
        <w:t xml:space="preserve">to the device </w:t>
      </w:r>
      <w:r>
        <w:t xml:space="preserve">for </w:t>
      </w:r>
      <w:r w:rsidR="00EC7C59">
        <w:t xml:space="preserve">a subsequent transmission. </w:t>
      </w:r>
    </w:p>
    <w:p w14:paraId="1FF32B58" w14:textId="253F8B80" w:rsidR="00E051C6" w:rsidRDefault="00EC7C59" w:rsidP="00E051C6">
      <w:r>
        <w:t>One a</w:t>
      </w:r>
      <w:r w:rsidR="00E051C6">
        <w:t xml:space="preserve">dvantage </w:t>
      </w:r>
      <w:r>
        <w:t xml:space="preserve">of this option </w:t>
      </w:r>
      <w:r w:rsidR="00E051C6">
        <w:t xml:space="preserve">is lower </w:t>
      </w:r>
      <w:r>
        <w:t xml:space="preserve">resource </w:t>
      </w:r>
      <w:r w:rsidR="00E051C6">
        <w:t xml:space="preserve">overhead since resource allocation is </w:t>
      </w:r>
      <w:r w:rsidR="00E32A38">
        <w:t xml:space="preserve">done </w:t>
      </w:r>
      <w:r w:rsidR="00E051C6">
        <w:t>only for</w:t>
      </w:r>
      <w:r w:rsidR="00E32A38">
        <w:t xml:space="preserve"> msg1</w:t>
      </w:r>
      <w:r w:rsidR="00E051C6">
        <w:t xml:space="preserve"> </w:t>
      </w:r>
      <w:r w:rsidR="00E32A38">
        <w:t xml:space="preserve">while resources for transmission of larger payloads are allocated dynamically. </w:t>
      </w:r>
    </w:p>
    <w:p w14:paraId="5207618D" w14:textId="51931F0A" w:rsidR="00963956" w:rsidRDefault="00E051C6" w:rsidP="00E051C6">
      <w:r>
        <w:t xml:space="preserve">Option 2: </w:t>
      </w:r>
      <w:r w:rsidR="00E32A38">
        <w:t>An alternative option is to allocate resources</w:t>
      </w:r>
      <w:r>
        <w:t xml:space="preserve"> for transmission </w:t>
      </w:r>
      <w:r w:rsidR="00E32A38">
        <w:t xml:space="preserve">of </w:t>
      </w:r>
      <w:r w:rsidR="0091029C">
        <w:t>the payload</w:t>
      </w:r>
      <w:r w:rsidR="00F42B4E">
        <w:t xml:space="preserve"> directly</w:t>
      </w:r>
      <w:r w:rsidR="0091029C">
        <w:t>, resembling a two-step random access approach. This option can be s</w:t>
      </w:r>
      <w:r>
        <w:t>uitable for small data payload</w:t>
      </w:r>
      <w:r w:rsidR="00112527">
        <w:t>s.</w:t>
      </w:r>
    </w:p>
    <w:p w14:paraId="5E111D3F" w14:textId="4600474C" w:rsidR="00436BC0" w:rsidRDefault="00436BC0" w:rsidP="00E051C6">
      <w:r>
        <w:t>Both of the options have benefits and can be useful in</w:t>
      </w:r>
      <w:r w:rsidR="007976B9">
        <w:t xml:space="preserve"> different situations. Therefore, resources should be </w:t>
      </w:r>
      <w:r>
        <w:t xml:space="preserve"> </w:t>
      </w:r>
      <w:r w:rsidR="007976B9">
        <w:t xml:space="preserve">allocated </w:t>
      </w:r>
      <w:r w:rsidR="00125A00">
        <w:t>for  both msg1 and payload transmission.</w:t>
      </w:r>
    </w:p>
    <w:p w14:paraId="45332AA0" w14:textId="3CCBA0BB" w:rsidR="00C11648" w:rsidRDefault="003C2CF8" w:rsidP="00E051C6">
      <w:pPr>
        <w:rPr>
          <w:b/>
          <w:bCs/>
        </w:rPr>
      </w:pPr>
      <w:r w:rsidRPr="00370FCF">
        <w:rPr>
          <w:b/>
          <w:bCs/>
        </w:rPr>
        <w:t>Proposal 1</w:t>
      </w:r>
      <w:r w:rsidR="00963DBE">
        <w:rPr>
          <w:b/>
          <w:bCs/>
        </w:rPr>
        <w:t>9</w:t>
      </w:r>
      <w:r w:rsidRPr="00370FCF">
        <w:rPr>
          <w:b/>
          <w:bCs/>
        </w:rPr>
        <w:t xml:space="preserve">: </w:t>
      </w:r>
      <w:r w:rsidR="00963956" w:rsidRPr="00370FCF">
        <w:rPr>
          <w:b/>
          <w:bCs/>
        </w:rPr>
        <w:t xml:space="preserve">Study DOA resource allocation for </w:t>
      </w:r>
      <w:r w:rsidR="00B63FCF">
        <w:rPr>
          <w:b/>
          <w:bCs/>
        </w:rPr>
        <w:t xml:space="preserve">both </w:t>
      </w:r>
      <w:r w:rsidRPr="00370FCF">
        <w:rPr>
          <w:b/>
          <w:bCs/>
        </w:rPr>
        <w:t>msg1 and payload transmission.</w:t>
      </w:r>
    </w:p>
    <w:p w14:paraId="1F645BA6" w14:textId="2794396C" w:rsidR="00C11648" w:rsidRDefault="00C11648" w:rsidP="00E051C6">
      <w:r w:rsidRPr="00370FCF">
        <w:t>Fo</w:t>
      </w:r>
      <w:r w:rsidR="00943D8C">
        <w:t>r</w:t>
      </w:r>
      <w:r w:rsidRPr="00370FCF">
        <w:t xml:space="preserve"> coverage enhancement, </w:t>
      </w:r>
      <w:r>
        <w:t xml:space="preserve">an approach similar to Narrow-Band IoT can be considered. </w:t>
      </w:r>
      <w:r w:rsidR="00573B94">
        <w:t xml:space="preserve">Separate </w:t>
      </w:r>
      <w:r w:rsidR="008A2C9E">
        <w:t xml:space="preserve">DOA resources </w:t>
      </w:r>
      <w:r w:rsidR="00573B94">
        <w:t xml:space="preserve">may be allocated by the </w:t>
      </w:r>
      <w:r w:rsidR="003E7D2A">
        <w:t xml:space="preserve">reader for different </w:t>
      </w:r>
      <w:r w:rsidR="00B1477E">
        <w:t xml:space="preserve">coverage </w:t>
      </w:r>
      <w:r w:rsidR="003E7D2A">
        <w:t xml:space="preserve">levels. A device may </w:t>
      </w:r>
      <w:r w:rsidR="00BD1E63">
        <w:t xml:space="preserve">determine its coverage level based on a measurement and then </w:t>
      </w:r>
      <w:r w:rsidR="00B1477E">
        <w:t>may select an appropriate resource</w:t>
      </w:r>
      <w:r w:rsidR="00BD1E63">
        <w:t xml:space="preserve"> associated with the coverage level.</w:t>
      </w:r>
      <w:r w:rsidR="00B1477E">
        <w:t xml:space="preserve"> </w:t>
      </w:r>
    </w:p>
    <w:p w14:paraId="68116E1B" w14:textId="44626050" w:rsidR="00C470BA" w:rsidRDefault="00517E5F" w:rsidP="00E051C6">
      <w:r>
        <w:lastRenderedPageBreak/>
        <w:t>A</w:t>
      </w:r>
      <w:r w:rsidR="00615626">
        <w:t xml:space="preserve">n illustrative </w:t>
      </w:r>
      <w:r>
        <w:t xml:space="preserve">example is shown </w:t>
      </w:r>
      <w:r w:rsidR="00534326">
        <w:t xml:space="preserve">in Figure 4. </w:t>
      </w:r>
      <w:r w:rsidR="00615626">
        <w:t>Resources</w:t>
      </w:r>
      <w:r w:rsidR="00BB505A">
        <w:t xml:space="preserve"> are periodically allocated (e.g., Set1, Set2, etc.) </w:t>
      </w:r>
      <w:r w:rsidR="00A83576">
        <w:t>Within a set, some resources (R1_i)</w:t>
      </w:r>
      <w:r w:rsidR="00B60652">
        <w:t xml:space="preserve"> </w:t>
      </w:r>
      <w:r w:rsidR="00534326">
        <w:t>can be used with higher data rate</w:t>
      </w:r>
      <w:r w:rsidR="009C6405">
        <w:t xml:space="preserve"> (shorter bit duration) while </w:t>
      </w:r>
      <w:r w:rsidR="00B60652">
        <w:t>some other resources (</w:t>
      </w:r>
      <w:r w:rsidR="009C6405">
        <w:t>R2</w:t>
      </w:r>
      <w:r w:rsidR="00B60652">
        <w:t>_i)</w:t>
      </w:r>
      <w:r w:rsidR="009C6405">
        <w:t xml:space="preserve"> can be used with lower data rate (</w:t>
      </w:r>
      <w:r w:rsidR="00B60652">
        <w:t xml:space="preserve">longer bit duration, </w:t>
      </w:r>
      <w:r w:rsidR="009C6405">
        <w:t>for better coverage).</w:t>
      </w:r>
      <w:r w:rsidR="00A417EF">
        <w:t xml:space="preserve"> Similar to Narrow-Band IoT, resource allocation may also consider repetitions.</w:t>
      </w:r>
    </w:p>
    <w:p w14:paraId="4957E736" w14:textId="429575F0" w:rsidR="00C470BA" w:rsidRPr="00370FCF" w:rsidRDefault="00C470BA" w:rsidP="00E051C6">
      <w:pPr>
        <w:rPr>
          <w:b/>
          <w:bCs/>
        </w:rPr>
      </w:pPr>
      <w:r w:rsidRPr="00C470BA">
        <w:rPr>
          <w:b/>
          <w:bCs/>
        </w:rPr>
        <w:t>Proposal</w:t>
      </w:r>
      <w:r w:rsidRPr="00370FCF">
        <w:rPr>
          <w:b/>
          <w:bCs/>
        </w:rPr>
        <w:t xml:space="preserve"> </w:t>
      </w:r>
      <w:r w:rsidR="00963DBE">
        <w:rPr>
          <w:b/>
          <w:bCs/>
        </w:rPr>
        <w:t>20</w:t>
      </w:r>
      <w:r w:rsidRPr="00370FCF">
        <w:rPr>
          <w:b/>
          <w:bCs/>
        </w:rPr>
        <w:t xml:space="preserve">: </w:t>
      </w:r>
      <w:r w:rsidR="00F75EC2">
        <w:rPr>
          <w:b/>
          <w:bCs/>
        </w:rPr>
        <w:t xml:space="preserve">Device determines </w:t>
      </w:r>
      <w:r w:rsidRPr="00370FCF">
        <w:rPr>
          <w:b/>
          <w:bCs/>
        </w:rPr>
        <w:t>DOA resource</w:t>
      </w:r>
      <w:r w:rsidR="00F75EC2">
        <w:rPr>
          <w:b/>
          <w:bCs/>
        </w:rPr>
        <w:t xml:space="preserve"> for transmission using </w:t>
      </w:r>
      <w:r w:rsidRPr="00370FCF">
        <w:rPr>
          <w:b/>
          <w:bCs/>
        </w:rPr>
        <w:t>coverage level.</w:t>
      </w:r>
    </w:p>
    <w:p w14:paraId="48B2B807" w14:textId="77777777" w:rsidR="00963956" w:rsidRDefault="00963956" w:rsidP="00E051C6"/>
    <w:p w14:paraId="63035E9A" w14:textId="77777777" w:rsidR="00B1477E" w:rsidRDefault="00E051C6" w:rsidP="00370FCF">
      <w:pPr>
        <w:keepNext/>
      </w:pPr>
      <w:r w:rsidRPr="00CC7642">
        <w:rPr>
          <w:noProof/>
        </w:rPr>
        <w:drawing>
          <wp:inline distT="0" distB="0" distL="0" distR="0" wp14:anchorId="60527280" wp14:editId="55FF896A">
            <wp:extent cx="6120765" cy="1494790"/>
            <wp:effectExtent l="0" t="0" r="0" b="0"/>
            <wp:docPr id="658286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494790"/>
                    </a:xfrm>
                    <a:prstGeom prst="rect">
                      <a:avLst/>
                    </a:prstGeom>
                    <a:noFill/>
                    <a:ln>
                      <a:noFill/>
                    </a:ln>
                  </pic:spPr>
                </pic:pic>
              </a:graphicData>
            </a:graphic>
          </wp:inline>
        </w:drawing>
      </w:r>
    </w:p>
    <w:p w14:paraId="537DE177" w14:textId="24BCF27C" w:rsidR="00E051C6" w:rsidRPr="00573E2A" w:rsidRDefault="00B1477E" w:rsidP="00370FCF">
      <w:pPr>
        <w:pStyle w:val="Caption"/>
        <w:rPr>
          <w:sz w:val="20"/>
          <w:szCs w:val="18"/>
        </w:rPr>
      </w:pPr>
      <w:r w:rsidRPr="00573E2A">
        <w:rPr>
          <w:sz w:val="20"/>
          <w:szCs w:val="18"/>
        </w:rPr>
        <w:t xml:space="preserve">Figure </w:t>
      </w:r>
      <w:r w:rsidRPr="00573E2A">
        <w:rPr>
          <w:sz w:val="20"/>
          <w:szCs w:val="18"/>
        </w:rPr>
        <w:fldChar w:fldCharType="begin"/>
      </w:r>
      <w:r w:rsidRPr="00573E2A">
        <w:rPr>
          <w:sz w:val="20"/>
          <w:szCs w:val="18"/>
        </w:rPr>
        <w:instrText xml:space="preserve"> SEQ Figure \* ARABIC </w:instrText>
      </w:r>
      <w:r w:rsidRPr="00573E2A">
        <w:rPr>
          <w:sz w:val="20"/>
          <w:szCs w:val="18"/>
        </w:rPr>
        <w:fldChar w:fldCharType="separate"/>
      </w:r>
      <w:r w:rsidR="007856DF" w:rsidRPr="00573E2A">
        <w:rPr>
          <w:noProof/>
          <w:sz w:val="20"/>
          <w:szCs w:val="18"/>
        </w:rPr>
        <w:t>5</w:t>
      </w:r>
      <w:r w:rsidRPr="00573E2A">
        <w:rPr>
          <w:sz w:val="20"/>
          <w:szCs w:val="18"/>
        </w:rPr>
        <w:fldChar w:fldCharType="end"/>
      </w:r>
      <w:r w:rsidR="00573E2A" w:rsidRPr="00573E2A">
        <w:rPr>
          <w:sz w:val="20"/>
          <w:szCs w:val="18"/>
        </w:rPr>
        <w:t xml:space="preserve"> Resources for DOA transmission</w:t>
      </w:r>
    </w:p>
    <w:p w14:paraId="3C5025FF" w14:textId="5B0171B5" w:rsidR="00B91C10" w:rsidRPr="00F26ABF" w:rsidRDefault="0041570E" w:rsidP="0041570E">
      <w:pPr>
        <w:pStyle w:val="Heading2"/>
        <w:numPr>
          <w:ilvl w:val="1"/>
          <w:numId w:val="9"/>
        </w:numPr>
        <w:tabs>
          <w:tab w:val="num" w:pos="576"/>
        </w:tabs>
        <w:ind w:left="360" w:hanging="360"/>
        <w:rPr>
          <w:sz w:val="28"/>
          <w:szCs w:val="28"/>
        </w:rPr>
      </w:pPr>
      <w:r w:rsidRPr="00F26ABF">
        <w:rPr>
          <w:sz w:val="28"/>
          <w:szCs w:val="28"/>
        </w:rPr>
        <w:t>Control information</w:t>
      </w:r>
    </w:p>
    <w:p w14:paraId="79B6AE24" w14:textId="77777777" w:rsidR="008C56D6" w:rsidRDefault="00863A25" w:rsidP="00863A25">
      <w:r>
        <w:t>PRDCH and PDRCH design for Rel-19 had limited flexibility to reduce device implementation complexity.  With increased device capabilities in Rel-20, a more flexible R2D and D2R</w:t>
      </w:r>
      <w:r w:rsidR="00C25062">
        <w:t xml:space="preserve"> channel design can support better link adaptation to </w:t>
      </w:r>
      <w:r w:rsidR="002C279D">
        <w:t xml:space="preserve">changing </w:t>
      </w:r>
      <w:r w:rsidR="00C25062">
        <w:t xml:space="preserve">channel </w:t>
      </w:r>
      <w:r w:rsidR="002C279D">
        <w:t xml:space="preserve">and network </w:t>
      </w:r>
      <w:r w:rsidR="00C25062">
        <w:t>conditions</w:t>
      </w:r>
      <w:r w:rsidR="002C279D">
        <w:t xml:space="preserve">. This benefit may be critical in supported outdoor operation where device channel quality is expected to be more varied, and </w:t>
      </w:r>
      <w:r w:rsidR="00F03414">
        <w:t>reader mobility can result in changes in network congestion and load.</w:t>
      </w:r>
    </w:p>
    <w:p w14:paraId="0115E7CA" w14:textId="33E17318" w:rsidR="00863A25" w:rsidRPr="00863A25" w:rsidRDefault="00780C16" w:rsidP="0098177B">
      <w:r>
        <w:t>As an example, s</w:t>
      </w:r>
      <w:r w:rsidR="008C56D6">
        <w:t>upport of forward error correction (FEC) and repetition</w:t>
      </w:r>
      <w:r w:rsidR="002C279D">
        <w:t xml:space="preserve"> </w:t>
      </w:r>
      <w:r>
        <w:t xml:space="preserve">for R2D may improve </w:t>
      </w:r>
      <w:r w:rsidR="004026C5">
        <w:t xml:space="preserve">R2D reliability in poor link </w:t>
      </w:r>
      <w:r w:rsidR="00894D6E">
        <w:t>quality but</w:t>
      </w:r>
      <w:r w:rsidR="004026C5">
        <w:t xml:space="preserve"> </w:t>
      </w:r>
      <w:r w:rsidR="00894D6E">
        <w:t xml:space="preserve">result in inefficient spectrum utilization when channel conditions are good.  Support of flexibly configurable </w:t>
      </w:r>
      <w:r w:rsidR="003F2E20">
        <w:t xml:space="preserve">physical channels for both R2D and D2R will </w:t>
      </w:r>
      <w:r w:rsidR="006D37BE">
        <w:t>require increased device complexity to adapt to changing conditions.  The demand for increase</w:t>
      </w:r>
      <w:r w:rsidR="00A74E46">
        <w:t>d</w:t>
      </w:r>
      <w:r w:rsidR="006D37BE">
        <w:t xml:space="preserve"> complexity can be reduced if the </w:t>
      </w:r>
      <w:r w:rsidR="002548CD">
        <w:t xml:space="preserve">reader provides control information to </w:t>
      </w:r>
      <w:r w:rsidR="00A74E46">
        <w:t>assist in</w:t>
      </w:r>
      <w:r w:rsidR="004363AE">
        <w:t xml:space="preserve"> physical channel configurability. </w:t>
      </w:r>
    </w:p>
    <w:p w14:paraId="1AB5BB9A" w14:textId="133B697D" w:rsidR="0041570E" w:rsidRDefault="004363AE" w:rsidP="0041570E">
      <w:pPr>
        <w:rPr>
          <w:b/>
          <w:bCs/>
        </w:rPr>
      </w:pPr>
      <w:r w:rsidRPr="004F5F3E">
        <w:rPr>
          <w:b/>
          <w:bCs/>
        </w:rPr>
        <w:t>Proposal</w:t>
      </w:r>
      <w:r>
        <w:rPr>
          <w:b/>
          <w:bCs/>
        </w:rPr>
        <w:t xml:space="preserve"> </w:t>
      </w:r>
      <w:r w:rsidR="00A12E2F">
        <w:rPr>
          <w:b/>
          <w:bCs/>
        </w:rPr>
        <w:t>2</w:t>
      </w:r>
      <w:r w:rsidR="009F0EA0">
        <w:rPr>
          <w:b/>
          <w:bCs/>
        </w:rPr>
        <w:t>1</w:t>
      </w:r>
      <w:r w:rsidRPr="004F5F3E">
        <w:rPr>
          <w:b/>
          <w:bCs/>
        </w:rPr>
        <w:t xml:space="preserve">: </w:t>
      </w:r>
      <w:r>
        <w:rPr>
          <w:b/>
          <w:bCs/>
        </w:rPr>
        <w:t xml:space="preserve">Study R2D and D2R physical control channels to support improved </w:t>
      </w:r>
      <w:r w:rsidR="00775298">
        <w:rPr>
          <w:b/>
          <w:bCs/>
        </w:rPr>
        <w:t>flexibility and link adaptation</w:t>
      </w:r>
      <w:r>
        <w:rPr>
          <w:b/>
          <w:bCs/>
        </w:rPr>
        <w:t>.</w:t>
      </w:r>
    </w:p>
    <w:p w14:paraId="221FCE09" w14:textId="77777777" w:rsidR="00657D11" w:rsidRDefault="00657D11" w:rsidP="0041570E"/>
    <w:p w14:paraId="69AE553F" w14:textId="23C50DF1" w:rsidR="00767A63" w:rsidRDefault="00040B3D" w:rsidP="00370FCF">
      <w:r>
        <w:t xml:space="preserve">A dedicated control channel can assist device implementation by allowing early identification of data channel configuration </w:t>
      </w:r>
      <w:r w:rsidR="00986A01">
        <w:t xml:space="preserve">to </w:t>
      </w:r>
      <w:r w:rsidR="00526723">
        <w:t>optimize operations</w:t>
      </w:r>
      <w:r w:rsidR="00986A01">
        <w:t xml:space="preserve"> </w:t>
      </w:r>
      <w:r w:rsidR="00526723">
        <w:t>pipelining</w:t>
      </w:r>
      <w:r w:rsidR="00AB34D5">
        <w:t xml:space="preserve">, but study should consider the impact of added </w:t>
      </w:r>
      <w:r w:rsidR="00D47C08">
        <w:t>signalling</w:t>
      </w:r>
      <w:r w:rsidR="00A65CD4">
        <w:t xml:space="preserve"> overhead device processing to support it.</w:t>
      </w:r>
      <w:r w:rsidR="00986A01">
        <w:t xml:space="preserve"> </w:t>
      </w:r>
      <w:r w:rsidR="00A65CD4">
        <w:t>Addi</w:t>
      </w:r>
      <w:r w:rsidR="00D47C08">
        <w:t>tionally, t</w:t>
      </w:r>
      <w:r w:rsidR="00BD7DE3" w:rsidRPr="0098177B">
        <w:t xml:space="preserve">o </w:t>
      </w:r>
      <w:r w:rsidR="00F7529A" w:rsidRPr="0098177B">
        <w:t xml:space="preserve">properly balance the trade-off between </w:t>
      </w:r>
      <w:r w:rsidR="007E3552" w:rsidRPr="0098177B">
        <w:t>channel flexibility and device implementation</w:t>
      </w:r>
      <w:r w:rsidR="00EA57AB">
        <w:t xml:space="preserve"> complexity</w:t>
      </w:r>
      <w:r w:rsidR="007E3552">
        <w:t xml:space="preserve">, study should consider the </w:t>
      </w:r>
      <w:r w:rsidR="00811CD0">
        <w:t>number of control channel formats and impact to blind decoding</w:t>
      </w:r>
      <w:r w:rsidR="00EA57AB">
        <w:t xml:space="preserve">. </w:t>
      </w:r>
    </w:p>
    <w:p w14:paraId="03A080D9" w14:textId="77777777" w:rsidR="001B095F" w:rsidRPr="00370FCF" w:rsidRDefault="001B095F" w:rsidP="00370FCF">
      <w:pPr>
        <w:rPr>
          <w:b/>
          <w:bCs/>
        </w:rPr>
      </w:pPr>
    </w:p>
    <w:p w14:paraId="1B4F20A6" w14:textId="77777777" w:rsidR="00610923" w:rsidRPr="000024C8" w:rsidRDefault="00850262" w:rsidP="00610923">
      <w:pPr>
        <w:pStyle w:val="Heading1"/>
      </w:pPr>
      <w:r w:rsidRPr="000024C8">
        <w:lastRenderedPageBreak/>
        <w:t>Summary</w:t>
      </w:r>
    </w:p>
    <w:p w14:paraId="45A43055" w14:textId="1FF9E04E" w:rsidR="0041187E" w:rsidRPr="000024C8" w:rsidRDefault="00B953EE" w:rsidP="00F8576F">
      <w:pPr>
        <w:pStyle w:val="ListParagraph"/>
        <w:overflowPunct/>
        <w:autoSpaceDE/>
        <w:autoSpaceDN/>
        <w:adjustRightInd/>
        <w:spacing w:after="160"/>
        <w:ind w:left="0"/>
        <w:contextualSpacing/>
        <w:textAlignment w:val="auto"/>
      </w:pPr>
      <w:r w:rsidRPr="000024C8">
        <w:t xml:space="preserve">In this contribution, </w:t>
      </w:r>
      <w:r w:rsidR="00E97393">
        <w:t>our views on the air interface for Device 2b/C are presented. The following have been proposed:</w:t>
      </w:r>
    </w:p>
    <w:p w14:paraId="3253D3A0" w14:textId="77777777" w:rsidR="001B6E3C" w:rsidRPr="00D324C1" w:rsidRDefault="001B6E3C" w:rsidP="001B6E3C">
      <w:pPr>
        <w:rPr>
          <w:b/>
          <w:bCs/>
        </w:rPr>
      </w:pPr>
      <w:r w:rsidRPr="0098637F">
        <w:rPr>
          <w:b/>
          <w:bCs/>
        </w:rPr>
        <w:t xml:space="preserve">Proposal 1: </w:t>
      </w:r>
      <w:r>
        <w:rPr>
          <w:b/>
          <w:bCs/>
        </w:rPr>
        <w:t>For R2D, support OOK with M = 1 and M = 32</w:t>
      </w:r>
      <w:r w:rsidRPr="0098637F">
        <w:rPr>
          <w:b/>
          <w:bCs/>
        </w:rPr>
        <w:t>.</w:t>
      </w:r>
    </w:p>
    <w:p w14:paraId="2EC3C9A2" w14:textId="77777777" w:rsidR="00035675" w:rsidRDefault="00035675" w:rsidP="00035675">
      <w:pPr>
        <w:rPr>
          <w:b/>
          <w:bCs/>
        </w:rPr>
      </w:pPr>
      <w:r w:rsidRPr="006322CF">
        <w:rPr>
          <w:b/>
          <w:bCs/>
        </w:rPr>
        <w:t xml:space="preserve">Proposal 2: </w:t>
      </w:r>
      <w:r>
        <w:rPr>
          <w:b/>
          <w:bCs/>
        </w:rPr>
        <w:t>Prioritize</w:t>
      </w:r>
      <w:r w:rsidRPr="006322CF">
        <w:rPr>
          <w:b/>
          <w:bCs/>
        </w:rPr>
        <w:t xml:space="preserve"> MSK </w:t>
      </w:r>
      <w:r>
        <w:rPr>
          <w:b/>
          <w:bCs/>
        </w:rPr>
        <w:t>over BPSK for D2R in Rel-20.</w:t>
      </w:r>
    </w:p>
    <w:p w14:paraId="3F3D6CC7" w14:textId="77777777" w:rsidR="001B6E3C" w:rsidRDefault="001B6E3C" w:rsidP="001B6E3C">
      <w:pPr>
        <w:rPr>
          <w:b/>
          <w:bCs/>
        </w:rPr>
      </w:pPr>
      <w:r w:rsidRPr="007862E1">
        <w:rPr>
          <w:b/>
          <w:bCs/>
        </w:rPr>
        <w:t xml:space="preserve">Proposal </w:t>
      </w:r>
      <w:r>
        <w:rPr>
          <w:b/>
          <w:bCs/>
        </w:rPr>
        <w:t>3</w:t>
      </w:r>
      <w:r w:rsidRPr="007862E1">
        <w:rPr>
          <w:b/>
          <w:bCs/>
        </w:rPr>
        <w:t>: Study support of in-band FDMA for R2D.</w:t>
      </w:r>
    </w:p>
    <w:p w14:paraId="3282E968" w14:textId="77777777" w:rsidR="001B6E3C" w:rsidRDefault="001B6E3C" w:rsidP="001B6E3C">
      <w:pPr>
        <w:rPr>
          <w:b/>
          <w:bCs/>
        </w:rPr>
      </w:pPr>
      <w:r w:rsidRPr="00E10FD2">
        <w:rPr>
          <w:b/>
          <w:bCs/>
        </w:rPr>
        <w:t xml:space="preserve">Proposal </w:t>
      </w:r>
      <w:r>
        <w:rPr>
          <w:b/>
          <w:bCs/>
        </w:rPr>
        <w:t>4</w:t>
      </w:r>
      <w:r w:rsidRPr="00E10FD2">
        <w:rPr>
          <w:b/>
          <w:bCs/>
        </w:rPr>
        <w:t xml:space="preserve">: Support FDMA in D2R using small frequency shift by sinusoidal </w:t>
      </w:r>
      <w:r>
        <w:rPr>
          <w:b/>
          <w:bCs/>
        </w:rPr>
        <w:t>carrier.</w:t>
      </w:r>
    </w:p>
    <w:p w14:paraId="63410FD3" w14:textId="77777777" w:rsidR="001B6E3C" w:rsidRDefault="001B6E3C" w:rsidP="001B6E3C">
      <w:pPr>
        <w:rPr>
          <w:b/>
          <w:bCs/>
        </w:rPr>
      </w:pPr>
      <w:r w:rsidRPr="006D43F9">
        <w:rPr>
          <w:b/>
          <w:bCs/>
        </w:rPr>
        <w:t xml:space="preserve">Proposal </w:t>
      </w:r>
      <w:r>
        <w:rPr>
          <w:b/>
          <w:bCs/>
        </w:rPr>
        <w:t>5</w:t>
      </w:r>
      <w:r w:rsidRPr="006D43F9">
        <w:rPr>
          <w:b/>
          <w:bCs/>
        </w:rPr>
        <w:t xml:space="preserve">: </w:t>
      </w:r>
      <w:r>
        <w:rPr>
          <w:b/>
          <w:bCs/>
          <w:lang w:eastAsia="ko-KR"/>
        </w:rPr>
        <w:t>Study</w:t>
      </w:r>
      <w:r w:rsidRPr="006D43F9">
        <w:rPr>
          <w:b/>
          <w:bCs/>
        </w:rPr>
        <w:t xml:space="preserve"> CDMA at least for msg1</w:t>
      </w:r>
      <w:r>
        <w:rPr>
          <w:b/>
          <w:bCs/>
        </w:rPr>
        <w:t xml:space="preserve"> transmission.</w:t>
      </w:r>
    </w:p>
    <w:p w14:paraId="5208F1B6" w14:textId="77777777" w:rsidR="001B6E3C" w:rsidRDefault="001B6E3C" w:rsidP="001B6E3C">
      <w:pPr>
        <w:rPr>
          <w:b/>
          <w:bCs/>
        </w:rPr>
      </w:pPr>
      <w:r w:rsidRPr="00C13E6B">
        <w:rPr>
          <w:b/>
          <w:bCs/>
        </w:rPr>
        <w:t>Proposal</w:t>
      </w:r>
      <w:r>
        <w:rPr>
          <w:b/>
          <w:bCs/>
        </w:rPr>
        <w:t xml:space="preserve"> 6</w:t>
      </w:r>
      <w:r w:rsidRPr="00C13E6B">
        <w:rPr>
          <w:b/>
          <w:bCs/>
        </w:rPr>
        <w:t xml:space="preserve">: </w:t>
      </w:r>
      <w:r>
        <w:rPr>
          <w:b/>
          <w:bCs/>
        </w:rPr>
        <w:t xml:space="preserve">Study low-complexity channel coding for </w:t>
      </w:r>
      <w:r w:rsidRPr="00C13E6B">
        <w:rPr>
          <w:b/>
          <w:bCs/>
        </w:rPr>
        <w:t>R2D.</w:t>
      </w:r>
    </w:p>
    <w:p w14:paraId="3C2DA7B6" w14:textId="77777777" w:rsidR="001B6E3C" w:rsidRDefault="001B6E3C" w:rsidP="001B6E3C">
      <w:pPr>
        <w:rPr>
          <w:b/>
          <w:bCs/>
        </w:rPr>
      </w:pPr>
      <w:r w:rsidRPr="00C13E6B">
        <w:rPr>
          <w:b/>
          <w:bCs/>
        </w:rPr>
        <w:t>Proposal</w:t>
      </w:r>
      <w:r>
        <w:rPr>
          <w:b/>
          <w:bCs/>
        </w:rPr>
        <w:t xml:space="preserve"> 7</w:t>
      </w:r>
      <w:r w:rsidRPr="00C13E6B">
        <w:rPr>
          <w:b/>
          <w:bCs/>
        </w:rPr>
        <w:t xml:space="preserve">: </w:t>
      </w:r>
      <w:r>
        <w:rPr>
          <w:b/>
          <w:bCs/>
        </w:rPr>
        <w:t xml:space="preserve">Study data scrambling for interference mitigation in </w:t>
      </w:r>
      <w:r w:rsidRPr="00C13E6B">
        <w:rPr>
          <w:b/>
          <w:bCs/>
        </w:rPr>
        <w:t>R2D.</w:t>
      </w:r>
    </w:p>
    <w:p w14:paraId="3E87CDBB" w14:textId="77777777" w:rsidR="001B6E3C" w:rsidRDefault="001B6E3C" w:rsidP="001B6E3C">
      <w:pPr>
        <w:rPr>
          <w:b/>
          <w:bCs/>
        </w:rPr>
      </w:pPr>
      <w:r w:rsidRPr="00C13E6B">
        <w:rPr>
          <w:b/>
          <w:bCs/>
        </w:rPr>
        <w:t>Proposal</w:t>
      </w:r>
      <w:r>
        <w:rPr>
          <w:b/>
          <w:bCs/>
        </w:rPr>
        <w:t xml:space="preserve"> 8</w:t>
      </w:r>
      <w:r w:rsidRPr="00C13E6B">
        <w:rPr>
          <w:b/>
          <w:bCs/>
        </w:rPr>
        <w:t xml:space="preserve">: </w:t>
      </w:r>
      <w:r>
        <w:rPr>
          <w:b/>
          <w:bCs/>
        </w:rPr>
        <w:t>Study support of a variety of convolutional code rates for D2R</w:t>
      </w:r>
      <w:r w:rsidRPr="00C13E6B">
        <w:rPr>
          <w:b/>
          <w:bCs/>
        </w:rPr>
        <w:t>.</w:t>
      </w:r>
    </w:p>
    <w:p w14:paraId="7AEC45E3" w14:textId="77777777" w:rsidR="001B6E3C" w:rsidRPr="00370FCF" w:rsidRDefault="001B6E3C" w:rsidP="001B6E3C">
      <w:pPr>
        <w:rPr>
          <w:b/>
          <w:bCs/>
        </w:rPr>
      </w:pPr>
      <w:r w:rsidRPr="00370FCF">
        <w:rPr>
          <w:b/>
          <w:bCs/>
        </w:rPr>
        <w:t>Proposal 9:</w:t>
      </w:r>
      <w:r w:rsidRPr="00370FCF">
        <w:rPr>
          <w:b/>
          <w:bCs/>
        </w:rPr>
        <w:tab/>
        <w:t>Study for periodic R2D sync signal should prioritize supporting the following functionalities:</w:t>
      </w:r>
    </w:p>
    <w:p w14:paraId="55421631" w14:textId="77777777" w:rsidR="001B6E3C" w:rsidRPr="00370FCF" w:rsidRDefault="001B6E3C" w:rsidP="001B6E3C">
      <w:pPr>
        <w:pStyle w:val="ListParagraph"/>
        <w:numPr>
          <w:ilvl w:val="0"/>
          <w:numId w:val="30"/>
        </w:numPr>
        <w:spacing w:after="0"/>
        <w:ind w:left="0" w:firstLine="0"/>
        <w:rPr>
          <w:b/>
          <w:bCs/>
        </w:rPr>
      </w:pPr>
      <w:r w:rsidRPr="00370FCF">
        <w:rPr>
          <w:b/>
          <w:bCs/>
        </w:rPr>
        <w:t>Timing and frequency synchronization</w:t>
      </w:r>
    </w:p>
    <w:p w14:paraId="635A3209" w14:textId="77777777" w:rsidR="001B6E3C" w:rsidRPr="00370FCF" w:rsidRDefault="001B6E3C" w:rsidP="001B6E3C">
      <w:pPr>
        <w:pStyle w:val="ListParagraph"/>
        <w:numPr>
          <w:ilvl w:val="0"/>
          <w:numId w:val="30"/>
        </w:numPr>
        <w:spacing w:after="0"/>
        <w:ind w:left="0" w:firstLine="0"/>
        <w:rPr>
          <w:b/>
          <w:bCs/>
        </w:rPr>
      </w:pPr>
      <w:r w:rsidRPr="00370FCF">
        <w:rPr>
          <w:b/>
          <w:bCs/>
        </w:rPr>
        <w:t>DO-A resource allocation</w:t>
      </w:r>
    </w:p>
    <w:p w14:paraId="163E741D" w14:textId="77777777" w:rsidR="001B6E3C" w:rsidRDefault="001B6E3C" w:rsidP="001B6E3C">
      <w:pPr>
        <w:pStyle w:val="ListParagraph"/>
        <w:numPr>
          <w:ilvl w:val="0"/>
          <w:numId w:val="30"/>
        </w:numPr>
        <w:spacing w:after="0"/>
        <w:ind w:left="0" w:firstLine="0"/>
        <w:rPr>
          <w:b/>
          <w:bCs/>
        </w:rPr>
      </w:pPr>
      <w:r w:rsidRPr="00370FCF">
        <w:rPr>
          <w:b/>
          <w:bCs/>
        </w:rPr>
        <w:t>Reader and device mobility</w:t>
      </w:r>
    </w:p>
    <w:p w14:paraId="74F94523" w14:textId="77777777" w:rsidR="001B6E3C" w:rsidRDefault="001B6E3C" w:rsidP="001B6E3C">
      <w:pPr>
        <w:rPr>
          <w:b/>
          <w:bCs/>
        </w:rPr>
      </w:pPr>
    </w:p>
    <w:p w14:paraId="19DE504B" w14:textId="77777777" w:rsidR="001B6E3C" w:rsidRPr="00EE5E6A" w:rsidRDefault="001B6E3C" w:rsidP="001B6E3C">
      <w:pPr>
        <w:rPr>
          <w:b/>
          <w:bCs/>
        </w:rPr>
      </w:pPr>
      <w:r w:rsidRPr="00EE5E6A">
        <w:rPr>
          <w:b/>
          <w:bCs/>
        </w:rPr>
        <w:t>Proposal 10: For Periodic R2D sync signal design, identify whether a single RS can support both timing and frequency synchronization or whether separate RS parts are needed.</w:t>
      </w:r>
    </w:p>
    <w:p w14:paraId="00BB1B67" w14:textId="77777777" w:rsidR="001B6E3C" w:rsidRDefault="001B6E3C" w:rsidP="001B6E3C">
      <w:pPr>
        <w:rPr>
          <w:b/>
          <w:bCs/>
        </w:rPr>
      </w:pPr>
      <w:r w:rsidRPr="00370FCF">
        <w:rPr>
          <w:b/>
          <w:bCs/>
        </w:rPr>
        <w:t>Proposal 11:</w:t>
      </w:r>
      <w:r>
        <w:rPr>
          <w:b/>
          <w:bCs/>
        </w:rPr>
        <w:t xml:space="preserve"> </w:t>
      </w:r>
      <w:r w:rsidRPr="00370FCF">
        <w:rPr>
          <w:b/>
          <w:bCs/>
        </w:rPr>
        <w:t>For Periodic R2D sync signal design, at least the resource allocation for a common resource for D2R transmission request should be carried as system information.</w:t>
      </w:r>
    </w:p>
    <w:p w14:paraId="2516DCD7" w14:textId="77777777" w:rsidR="001B6E3C" w:rsidRPr="00370FCF" w:rsidRDefault="001B6E3C" w:rsidP="001B6E3C">
      <w:pPr>
        <w:rPr>
          <w:b/>
          <w:bCs/>
        </w:rPr>
      </w:pPr>
      <w:r w:rsidRPr="00370FCF">
        <w:rPr>
          <w:b/>
          <w:bCs/>
        </w:rPr>
        <w:t>Proposal 12:</w:t>
      </w:r>
      <w:r w:rsidRPr="0052650B">
        <w:rPr>
          <w:b/>
          <w:bCs/>
        </w:rPr>
        <w:t xml:space="preserve"> </w:t>
      </w:r>
      <w:r w:rsidRPr="00370FCF">
        <w:rPr>
          <w:b/>
          <w:bCs/>
        </w:rPr>
        <w:t>Study the support of configurable periodicity for R2D sync signal transmission and</w:t>
      </w:r>
      <w:r w:rsidRPr="0052650B">
        <w:rPr>
          <w:b/>
          <w:bCs/>
        </w:rPr>
        <w:t xml:space="preserve"> </w:t>
      </w:r>
      <w:r w:rsidRPr="00370FCF">
        <w:rPr>
          <w:b/>
          <w:bCs/>
        </w:rPr>
        <w:t>identify a suitable range of supported periodicities to meet device capabilities and performance requirements.</w:t>
      </w:r>
    </w:p>
    <w:p w14:paraId="7922F434" w14:textId="77777777" w:rsidR="001B6E3C" w:rsidRPr="00370FCF" w:rsidRDefault="001B6E3C" w:rsidP="001B6E3C">
      <w:pPr>
        <w:rPr>
          <w:b/>
          <w:bCs/>
        </w:rPr>
      </w:pPr>
      <w:r w:rsidRPr="00370FCF">
        <w:rPr>
          <w:b/>
          <w:bCs/>
        </w:rPr>
        <w:t>Proposal 13: Study sequence-based R2D preamble containing timing acquisition and local oscillator calibration parts.</w:t>
      </w:r>
    </w:p>
    <w:p w14:paraId="4CFF5AE6" w14:textId="77777777" w:rsidR="001B6E3C" w:rsidRPr="00370FCF" w:rsidRDefault="001B6E3C" w:rsidP="001B6E3C">
      <w:pPr>
        <w:rPr>
          <w:b/>
          <w:bCs/>
        </w:rPr>
      </w:pPr>
      <w:r w:rsidRPr="00370FCF">
        <w:rPr>
          <w:b/>
          <w:bCs/>
        </w:rPr>
        <w:t>Proposal 14:</w:t>
      </w:r>
      <w:r>
        <w:rPr>
          <w:b/>
          <w:bCs/>
        </w:rPr>
        <w:t xml:space="preserve"> S</w:t>
      </w:r>
      <w:r w:rsidRPr="00370FCF">
        <w:rPr>
          <w:b/>
          <w:bCs/>
        </w:rPr>
        <w:t>tudy both longer D2R preamble design and/or sequence repetition for D2R preamble design to mitigate CFO.</w:t>
      </w:r>
    </w:p>
    <w:p w14:paraId="7B4F1047" w14:textId="77777777" w:rsidR="001B6E3C" w:rsidRPr="00370FCF" w:rsidRDefault="001B6E3C" w:rsidP="001B6E3C">
      <w:pPr>
        <w:rPr>
          <w:b/>
          <w:bCs/>
        </w:rPr>
      </w:pPr>
      <w:r w:rsidRPr="00370FCF">
        <w:rPr>
          <w:b/>
          <w:bCs/>
        </w:rPr>
        <w:t>Proposal 15:</w:t>
      </w:r>
      <w:r w:rsidRPr="00F564D3">
        <w:rPr>
          <w:b/>
          <w:bCs/>
        </w:rPr>
        <w:t xml:space="preserve"> </w:t>
      </w:r>
      <w:r>
        <w:rPr>
          <w:b/>
          <w:bCs/>
        </w:rPr>
        <w:t xml:space="preserve">For D2R, support long D2R preamble and shorter midambles. </w:t>
      </w:r>
    </w:p>
    <w:p w14:paraId="2330751F" w14:textId="77777777" w:rsidR="001B6E3C" w:rsidRPr="00EE5E6A" w:rsidRDefault="001B6E3C" w:rsidP="001B6E3C">
      <w:pPr>
        <w:rPr>
          <w:b/>
          <w:bCs/>
        </w:rPr>
      </w:pPr>
      <w:r w:rsidRPr="00EE5E6A">
        <w:rPr>
          <w:b/>
          <w:bCs/>
        </w:rPr>
        <w:t>Proposal 16: Support D2R open loop power control using RSRP measurement.</w:t>
      </w:r>
    </w:p>
    <w:p w14:paraId="1509ED85" w14:textId="77777777" w:rsidR="001B6E3C" w:rsidRPr="000571FF" w:rsidRDefault="001B6E3C" w:rsidP="001B6E3C">
      <w:pPr>
        <w:rPr>
          <w:b/>
          <w:bCs/>
        </w:rPr>
      </w:pPr>
      <w:r w:rsidRPr="000571FF">
        <w:rPr>
          <w:b/>
          <w:bCs/>
        </w:rPr>
        <w:t>Proposal 17: Study the impact of energy storage level on D2R power control.</w:t>
      </w:r>
    </w:p>
    <w:p w14:paraId="38E9D731" w14:textId="77777777" w:rsidR="001B6E3C" w:rsidRPr="00370FCF" w:rsidRDefault="001B6E3C" w:rsidP="001B6E3C">
      <w:pPr>
        <w:rPr>
          <w:b/>
          <w:bCs/>
        </w:rPr>
      </w:pPr>
      <w:r w:rsidRPr="000571FF">
        <w:rPr>
          <w:b/>
          <w:bCs/>
        </w:rPr>
        <w:t>Proposal 18: Study D2R power control for simultaneous DOA and DO-DTT traffic.</w:t>
      </w:r>
    </w:p>
    <w:p w14:paraId="7DF13E66" w14:textId="77777777" w:rsidR="001B6E3C" w:rsidRDefault="001B6E3C" w:rsidP="001B6E3C">
      <w:pPr>
        <w:rPr>
          <w:b/>
          <w:bCs/>
        </w:rPr>
      </w:pPr>
      <w:r w:rsidRPr="00370FCF">
        <w:rPr>
          <w:b/>
          <w:bCs/>
        </w:rPr>
        <w:t>Proposal 1</w:t>
      </w:r>
      <w:r>
        <w:rPr>
          <w:b/>
          <w:bCs/>
        </w:rPr>
        <w:t>9</w:t>
      </w:r>
      <w:r w:rsidRPr="00370FCF">
        <w:rPr>
          <w:b/>
          <w:bCs/>
        </w:rPr>
        <w:t>: Study DOA resource allocation for msg1 and payload transmission.</w:t>
      </w:r>
    </w:p>
    <w:p w14:paraId="2AF3D9D3" w14:textId="77777777" w:rsidR="001B6E3C" w:rsidRPr="00370FCF" w:rsidRDefault="001B6E3C" w:rsidP="001B6E3C">
      <w:pPr>
        <w:rPr>
          <w:b/>
          <w:bCs/>
        </w:rPr>
      </w:pPr>
      <w:r w:rsidRPr="00C470BA">
        <w:rPr>
          <w:b/>
          <w:bCs/>
        </w:rPr>
        <w:t>Proposal</w:t>
      </w:r>
      <w:r w:rsidRPr="00370FCF">
        <w:rPr>
          <w:b/>
          <w:bCs/>
        </w:rPr>
        <w:t xml:space="preserve"> </w:t>
      </w:r>
      <w:r>
        <w:rPr>
          <w:b/>
          <w:bCs/>
        </w:rPr>
        <w:t>20</w:t>
      </w:r>
      <w:r w:rsidRPr="00370FCF">
        <w:rPr>
          <w:b/>
          <w:bCs/>
        </w:rPr>
        <w:t xml:space="preserve">: </w:t>
      </w:r>
      <w:r>
        <w:rPr>
          <w:b/>
          <w:bCs/>
        </w:rPr>
        <w:t xml:space="preserve">Device determines </w:t>
      </w:r>
      <w:r w:rsidRPr="00370FCF">
        <w:rPr>
          <w:b/>
          <w:bCs/>
        </w:rPr>
        <w:t>DOA resource</w:t>
      </w:r>
      <w:r>
        <w:rPr>
          <w:b/>
          <w:bCs/>
        </w:rPr>
        <w:t xml:space="preserve"> for transmission using </w:t>
      </w:r>
      <w:r w:rsidRPr="00370FCF">
        <w:rPr>
          <w:b/>
          <w:bCs/>
        </w:rPr>
        <w:t>coverage level.</w:t>
      </w:r>
    </w:p>
    <w:p w14:paraId="28C8479C" w14:textId="673F6D23" w:rsidR="001A2B25" w:rsidRPr="001B6E3C" w:rsidRDefault="001B6E3C" w:rsidP="00370FCF">
      <w:r w:rsidRPr="004F5F3E">
        <w:rPr>
          <w:b/>
          <w:bCs/>
        </w:rPr>
        <w:t>Proposal</w:t>
      </w:r>
      <w:r>
        <w:rPr>
          <w:b/>
          <w:bCs/>
        </w:rPr>
        <w:t xml:space="preserve"> 21</w:t>
      </w:r>
      <w:r w:rsidRPr="004F5F3E">
        <w:rPr>
          <w:b/>
          <w:bCs/>
        </w:rPr>
        <w:t xml:space="preserve">: </w:t>
      </w:r>
      <w:r>
        <w:rPr>
          <w:b/>
          <w:bCs/>
        </w:rPr>
        <w:t>Study R2D and D2R physical control channels to support improved flexibility and link adaptation.</w:t>
      </w:r>
    </w:p>
    <w:p w14:paraId="266FF2EE" w14:textId="77777777" w:rsidR="00B8070A" w:rsidRPr="00D90269" w:rsidRDefault="00610923" w:rsidP="00EC640E">
      <w:pPr>
        <w:pStyle w:val="Heading1"/>
      </w:pPr>
      <w:r w:rsidRPr="00D90269">
        <w:lastRenderedPageBreak/>
        <w:t>References</w:t>
      </w:r>
    </w:p>
    <w:p w14:paraId="4D41E2AD" w14:textId="0A13680F" w:rsidR="00985A07" w:rsidRDefault="00985A07" w:rsidP="005D48CC">
      <w:pPr>
        <w:pStyle w:val="ListParagraph"/>
        <w:numPr>
          <w:ilvl w:val="0"/>
          <w:numId w:val="23"/>
        </w:numPr>
        <w:ind w:left="567" w:hanging="567"/>
      </w:pPr>
      <w:bookmarkStart w:id="3" w:name="_Ref206062013"/>
      <w:r>
        <w:t>RP-251884</w:t>
      </w:r>
      <w:r w:rsidR="00086BCC">
        <w:t xml:space="preserve">, </w:t>
      </w:r>
      <w:r>
        <w:t>New SI: Study on enhancements for solutions for Ambient IoT (Internet of Things) in NR outdoor for active devices</w:t>
      </w:r>
      <w:r w:rsidR="00E37454">
        <w:t xml:space="preserve">, </w:t>
      </w:r>
      <w:r>
        <w:t>Huawei (moderator)</w:t>
      </w:r>
      <w:bookmarkEnd w:id="3"/>
    </w:p>
    <w:p w14:paraId="7ADB74CB" w14:textId="7B318875" w:rsidR="002B71DF" w:rsidRDefault="002B71DF" w:rsidP="005D48CC">
      <w:pPr>
        <w:pStyle w:val="ListParagraph"/>
        <w:numPr>
          <w:ilvl w:val="0"/>
          <w:numId w:val="23"/>
        </w:numPr>
        <w:ind w:left="567" w:hanging="567"/>
      </w:pPr>
      <w:bookmarkStart w:id="4" w:name="_Ref206061978"/>
      <w:r w:rsidRPr="00370FCF">
        <w:t>Final Report of 3GPP TSG RAN WG1 #122 v1.0.0</w:t>
      </w:r>
      <w:bookmarkEnd w:id="4"/>
    </w:p>
    <w:p w14:paraId="1616727D" w14:textId="001710E5" w:rsidR="008968D3" w:rsidRPr="00D6264F" w:rsidRDefault="00D6264F" w:rsidP="00D00E99">
      <w:pPr>
        <w:pStyle w:val="ListParagraph"/>
        <w:numPr>
          <w:ilvl w:val="0"/>
          <w:numId w:val="23"/>
        </w:numPr>
        <w:ind w:left="567" w:hanging="567"/>
      </w:pPr>
      <w:r>
        <w:t>R1-</w:t>
      </w:r>
      <w:r w:rsidR="007908B0">
        <w:t>2507755, “</w:t>
      </w:r>
      <w:r w:rsidR="007908B0" w:rsidRPr="00703EE3">
        <w:rPr>
          <w:rFonts w:cs="Arial"/>
          <w:szCs w:val="24"/>
        </w:rPr>
        <w:t xml:space="preserve">Evaluations for </w:t>
      </w:r>
      <w:r w:rsidR="007908B0">
        <w:rPr>
          <w:rFonts w:cs="Arial"/>
          <w:szCs w:val="24"/>
        </w:rPr>
        <w:t>Device 2b/C</w:t>
      </w:r>
      <w:r w:rsidR="007908B0" w:rsidRPr="00703EE3">
        <w:rPr>
          <w:rFonts w:cs="Arial"/>
          <w:szCs w:val="24"/>
        </w:rPr>
        <w:t xml:space="preserve"> in Ambient IoT</w:t>
      </w:r>
      <w:r w:rsidR="007908B0">
        <w:rPr>
          <w:rFonts w:cs="Arial"/>
          <w:szCs w:val="24"/>
        </w:rPr>
        <w:t>,” InterDigital, Inc.</w:t>
      </w:r>
    </w:p>
    <w:sectPr w:rsidR="008968D3" w:rsidRPr="00D6264F" w:rsidSect="00370FCF">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1443B" w14:textId="77777777" w:rsidR="00FE5929" w:rsidRDefault="00FE5929">
      <w:r>
        <w:separator/>
      </w:r>
    </w:p>
  </w:endnote>
  <w:endnote w:type="continuationSeparator" w:id="0">
    <w:p w14:paraId="3E7A68B6" w14:textId="77777777" w:rsidR="00FE5929" w:rsidRDefault="00FE5929">
      <w:r>
        <w:continuationSeparator/>
      </w:r>
    </w:p>
  </w:endnote>
  <w:endnote w:type="continuationNotice" w:id="1">
    <w:p w14:paraId="70A4864C" w14:textId="77777777" w:rsidR="00FE5929" w:rsidRDefault="00FE5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EB12E" w14:textId="77777777" w:rsidR="00FE5929" w:rsidRDefault="00FE5929">
      <w:r>
        <w:separator/>
      </w:r>
    </w:p>
  </w:footnote>
  <w:footnote w:type="continuationSeparator" w:id="0">
    <w:p w14:paraId="274E239D" w14:textId="77777777" w:rsidR="00FE5929" w:rsidRDefault="00FE5929">
      <w:r>
        <w:continuationSeparator/>
      </w:r>
    </w:p>
  </w:footnote>
  <w:footnote w:type="continuationNotice" w:id="1">
    <w:p w14:paraId="0523B194" w14:textId="77777777" w:rsidR="00FE5929" w:rsidRDefault="00FE59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EF5A3F"/>
    <w:multiLevelType w:val="hybridMultilevel"/>
    <w:tmpl w:val="1E446C26"/>
    <w:lvl w:ilvl="0" w:tplc="0602EF62">
      <w:numFmt w:val="bullet"/>
      <w:lvlText w:val="-"/>
      <w:lvlJc w:val="left"/>
      <w:pPr>
        <w:ind w:left="360" w:hanging="360"/>
      </w:pPr>
      <w:rPr>
        <w:rFonts w:ascii="Times New Roman" w:eastAsia="SimSun"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62311"/>
    <w:multiLevelType w:val="hybridMultilevel"/>
    <w:tmpl w:val="0CF0B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310DD6"/>
    <w:multiLevelType w:val="hybridMultilevel"/>
    <w:tmpl w:val="F55EC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9447C"/>
    <w:multiLevelType w:val="hybridMultilevel"/>
    <w:tmpl w:val="0BAC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6F64B69"/>
    <w:multiLevelType w:val="multilevel"/>
    <w:tmpl w:val="C944B07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7E7AAB"/>
    <w:multiLevelType w:val="hybridMultilevel"/>
    <w:tmpl w:val="AE684BDE"/>
    <w:lvl w:ilvl="0" w:tplc="04090001">
      <w:start w:val="1"/>
      <w:numFmt w:val="bullet"/>
      <w:lvlText w:val=""/>
      <w:lvlJc w:val="left"/>
      <w:pPr>
        <w:ind w:left="342" w:hanging="360"/>
      </w:pPr>
      <w:rPr>
        <w:rFonts w:ascii="Symbol" w:hAnsi="Symbo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750A51"/>
    <w:multiLevelType w:val="hybridMultilevel"/>
    <w:tmpl w:val="CBA4F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F60D6B"/>
    <w:multiLevelType w:val="hybridMultilevel"/>
    <w:tmpl w:val="CC6E2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060516"/>
    <w:multiLevelType w:val="hybridMultilevel"/>
    <w:tmpl w:val="8346B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871109"/>
    <w:multiLevelType w:val="hybridMultilevel"/>
    <w:tmpl w:val="9094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B2204D"/>
    <w:multiLevelType w:val="hybridMultilevel"/>
    <w:tmpl w:val="AE907D04"/>
    <w:lvl w:ilvl="0" w:tplc="13C002C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3"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0B4678"/>
    <w:multiLevelType w:val="hybridMultilevel"/>
    <w:tmpl w:val="70A8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7E41F5"/>
    <w:multiLevelType w:val="hybridMultilevel"/>
    <w:tmpl w:val="E364F67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670E97"/>
    <w:multiLevelType w:val="hybridMultilevel"/>
    <w:tmpl w:val="EF12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EC2CD0"/>
    <w:multiLevelType w:val="hybridMultilevel"/>
    <w:tmpl w:val="A424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9050A"/>
    <w:multiLevelType w:val="hybridMultilevel"/>
    <w:tmpl w:val="963015DE"/>
    <w:lvl w:ilvl="0" w:tplc="081C9DE4">
      <w:start w:val="1"/>
      <w:numFmt w:val="upperLetter"/>
      <w:pStyle w:val="Appendix"/>
      <w:lvlText w:val="Appendix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9069728">
    <w:abstractNumId w:val="25"/>
  </w:num>
  <w:num w:numId="2" w16cid:durableId="528614018">
    <w:abstractNumId w:val="20"/>
  </w:num>
  <w:num w:numId="3" w16cid:durableId="1653605434">
    <w:abstractNumId w:val="13"/>
  </w:num>
  <w:num w:numId="4" w16cid:durableId="1288395705">
    <w:abstractNumId w:val="31"/>
  </w:num>
  <w:num w:numId="5" w16cid:durableId="192151801">
    <w:abstractNumId w:val="14"/>
  </w:num>
  <w:num w:numId="6" w16cid:durableId="158738363">
    <w:abstractNumId w:val="41"/>
  </w:num>
  <w:num w:numId="7" w16cid:durableId="2040162895">
    <w:abstractNumId w:val="28"/>
  </w:num>
  <w:num w:numId="8" w16cid:durableId="1471241403">
    <w:abstractNumId w:val="38"/>
  </w:num>
  <w:num w:numId="9" w16cid:durableId="887840378">
    <w:abstractNumId w:val="17"/>
  </w:num>
  <w:num w:numId="10" w16cid:durableId="1142231044">
    <w:abstractNumId w:val="26"/>
  </w:num>
  <w:num w:numId="11" w16cid:durableId="564679896">
    <w:abstractNumId w:val="5"/>
  </w:num>
  <w:num w:numId="12" w16cid:durableId="956255489">
    <w:abstractNumId w:val="36"/>
  </w:num>
  <w:num w:numId="13" w16cid:durableId="1957637642">
    <w:abstractNumId w:val="6"/>
  </w:num>
  <w:num w:numId="14" w16cid:durableId="622034307">
    <w:abstractNumId w:val="29"/>
  </w:num>
  <w:num w:numId="15" w16cid:durableId="677540716">
    <w:abstractNumId w:val="0"/>
  </w:num>
  <w:num w:numId="16" w16cid:durableId="1560437844">
    <w:abstractNumId w:val="16"/>
  </w:num>
  <w:num w:numId="17" w16cid:durableId="884488605">
    <w:abstractNumId w:val="3"/>
  </w:num>
  <w:num w:numId="18" w16cid:durableId="757293239">
    <w:abstractNumId w:val="7"/>
  </w:num>
  <w:num w:numId="19" w16cid:durableId="1003700766">
    <w:abstractNumId w:val="23"/>
  </w:num>
  <w:num w:numId="20" w16cid:durableId="2000576132">
    <w:abstractNumId w:val="21"/>
  </w:num>
  <w:num w:numId="21" w16cid:durableId="1779332590">
    <w:abstractNumId w:val="4"/>
  </w:num>
  <w:num w:numId="22" w16cid:durableId="2143767982">
    <w:abstractNumId w:val="30"/>
  </w:num>
  <w:num w:numId="23" w16cid:durableId="666060424">
    <w:abstractNumId w:val="9"/>
  </w:num>
  <w:num w:numId="24" w16cid:durableId="294021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6431177">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58913866">
    <w:abstractNumId w:val="35"/>
  </w:num>
  <w:num w:numId="27" w16cid:durableId="2142109761">
    <w:abstractNumId w:val="40"/>
  </w:num>
  <w:num w:numId="28" w16cid:durableId="1816793533">
    <w:abstractNumId w:val="22"/>
  </w:num>
  <w:num w:numId="29" w16cid:durableId="1521042608">
    <w:abstractNumId w:val="1"/>
  </w:num>
  <w:num w:numId="30" w16cid:durableId="1198934255">
    <w:abstractNumId w:val="19"/>
  </w:num>
  <w:num w:numId="31" w16cid:durableId="1496915450">
    <w:abstractNumId w:val="42"/>
  </w:num>
  <w:num w:numId="32" w16cid:durableId="488445262">
    <w:abstractNumId w:val="42"/>
    <w:lvlOverride w:ilvl="0">
      <w:startOverride w:val="2"/>
    </w:lvlOverride>
  </w:num>
  <w:num w:numId="33" w16cid:durableId="1843620488">
    <w:abstractNumId w:val="9"/>
    <w:lvlOverride w:ilvl="0">
      <w:startOverride w:val="2"/>
    </w:lvlOverride>
  </w:num>
  <w:num w:numId="34" w16cid:durableId="1464225730">
    <w:abstractNumId w:val="8"/>
  </w:num>
  <w:num w:numId="35" w16cid:durableId="1317995765">
    <w:abstractNumId w:val="33"/>
  </w:num>
  <w:num w:numId="36" w16cid:durableId="443185261">
    <w:abstractNumId w:val="27"/>
  </w:num>
  <w:num w:numId="37" w16cid:durableId="1306230199">
    <w:abstractNumId w:val="18"/>
  </w:num>
  <w:num w:numId="38" w16cid:durableId="787090778">
    <w:abstractNumId w:val="34"/>
  </w:num>
  <w:num w:numId="39" w16cid:durableId="1803182991">
    <w:abstractNumId w:val="12"/>
  </w:num>
  <w:num w:numId="40" w16cid:durableId="933443470">
    <w:abstractNumId w:val="37"/>
  </w:num>
  <w:num w:numId="41" w16cid:durableId="149953898">
    <w:abstractNumId w:val="15"/>
  </w:num>
  <w:num w:numId="42" w16cid:durableId="1351026582">
    <w:abstractNumId w:val="24"/>
  </w:num>
  <w:num w:numId="43" w16cid:durableId="1830319068">
    <w:abstractNumId w:val="11"/>
  </w:num>
  <w:num w:numId="44" w16cid:durableId="243953100">
    <w:abstractNumId w:val="39"/>
  </w:num>
  <w:num w:numId="45" w16cid:durableId="687023399">
    <w:abstractNumId w:val="2"/>
  </w:num>
  <w:num w:numId="46" w16cid:durableId="881358851">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400"/>
    <w:rsid w:val="0001082E"/>
    <w:rsid w:val="00010B7B"/>
    <w:rsid w:val="00011633"/>
    <w:rsid w:val="00011928"/>
    <w:rsid w:val="00011B28"/>
    <w:rsid w:val="00011E16"/>
    <w:rsid w:val="000127FC"/>
    <w:rsid w:val="00012845"/>
    <w:rsid w:val="00013384"/>
    <w:rsid w:val="000135DA"/>
    <w:rsid w:val="000142CC"/>
    <w:rsid w:val="0001459C"/>
    <w:rsid w:val="00014A34"/>
    <w:rsid w:val="00014A91"/>
    <w:rsid w:val="0001536F"/>
    <w:rsid w:val="000153F9"/>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6F"/>
    <w:rsid w:val="00023082"/>
    <w:rsid w:val="00023122"/>
    <w:rsid w:val="00023147"/>
    <w:rsid w:val="00023542"/>
    <w:rsid w:val="0002377C"/>
    <w:rsid w:val="00023947"/>
    <w:rsid w:val="00024A80"/>
    <w:rsid w:val="00025137"/>
    <w:rsid w:val="0002564D"/>
    <w:rsid w:val="0002592B"/>
    <w:rsid w:val="00025ECA"/>
    <w:rsid w:val="00026874"/>
    <w:rsid w:val="00026E7E"/>
    <w:rsid w:val="00026F6C"/>
    <w:rsid w:val="00027537"/>
    <w:rsid w:val="00027938"/>
    <w:rsid w:val="00027A4E"/>
    <w:rsid w:val="00027BFA"/>
    <w:rsid w:val="00027C86"/>
    <w:rsid w:val="00030579"/>
    <w:rsid w:val="0003190D"/>
    <w:rsid w:val="0003222D"/>
    <w:rsid w:val="000322B1"/>
    <w:rsid w:val="000325B8"/>
    <w:rsid w:val="0003298F"/>
    <w:rsid w:val="00032BAB"/>
    <w:rsid w:val="000333FC"/>
    <w:rsid w:val="00033854"/>
    <w:rsid w:val="00033A49"/>
    <w:rsid w:val="00033BC5"/>
    <w:rsid w:val="00033F0D"/>
    <w:rsid w:val="000343FA"/>
    <w:rsid w:val="0003487A"/>
    <w:rsid w:val="00034B81"/>
    <w:rsid w:val="00034C15"/>
    <w:rsid w:val="00034CF7"/>
    <w:rsid w:val="00034EC9"/>
    <w:rsid w:val="0003541B"/>
    <w:rsid w:val="00035675"/>
    <w:rsid w:val="000359DB"/>
    <w:rsid w:val="00036377"/>
    <w:rsid w:val="00036897"/>
    <w:rsid w:val="00036BA1"/>
    <w:rsid w:val="000373DF"/>
    <w:rsid w:val="00037481"/>
    <w:rsid w:val="00037846"/>
    <w:rsid w:val="00037899"/>
    <w:rsid w:val="000378F3"/>
    <w:rsid w:val="00037BB9"/>
    <w:rsid w:val="00037C47"/>
    <w:rsid w:val="00037DB1"/>
    <w:rsid w:val="00040016"/>
    <w:rsid w:val="000404CC"/>
    <w:rsid w:val="00040B3D"/>
    <w:rsid w:val="000415F7"/>
    <w:rsid w:val="00041B80"/>
    <w:rsid w:val="00041B9A"/>
    <w:rsid w:val="00041CC3"/>
    <w:rsid w:val="00041F08"/>
    <w:rsid w:val="00042038"/>
    <w:rsid w:val="000422E2"/>
    <w:rsid w:val="000423B7"/>
    <w:rsid w:val="00042C95"/>
    <w:rsid w:val="00042F22"/>
    <w:rsid w:val="000431D6"/>
    <w:rsid w:val="00043D3C"/>
    <w:rsid w:val="0004418A"/>
    <w:rsid w:val="000444EF"/>
    <w:rsid w:val="00044F0B"/>
    <w:rsid w:val="00045187"/>
    <w:rsid w:val="00045678"/>
    <w:rsid w:val="0004587F"/>
    <w:rsid w:val="00045B77"/>
    <w:rsid w:val="00045C8F"/>
    <w:rsid w:val="00045D58"/>
    <w:rsid w:val="00045F87"/>
    <w:rsid w:val="00045F8A"/>
    <w:rsid w:val="000467B6"/>
    <w:rsid w:val="00046BAF"/>
    <w:rsid w:val="00046F84"/>
    <w:rsid w:val="00047514"/>
    <w:rsid w:val="0004753C"/>
    <w:rsid w:val="000479E6"/>
    <w:rsid w:val="000507A7"/>
    <w:rsid w:val="0005080D"/>
    <w:rsid w:val="00050C2A"/>
    <w:rsid w:val="00050EED"/>
    <w:rsid w:val="000514BE"/>
    <w:rsid w:val="00052A07"/>
    <w:rsid w:val="00052B88"/>
    <w:rsid w:val="000533A2"/>
    <w:rsid w:val="000534E3"/>
    <w:rsid w:val="000534EF"/>
    <w:rsid w:val="0005368F"/>
    <w:rsid w:val="000537D2"/>
    <w:rsid w:val="00054168"/>
    <w:rsid w:val="000545AF"/>
    <w:rsid w:val="00054929"/>
    <w:rsid w:val="00054CA8"/>
    <w:rsid w:val="00054F0E"/>
    <w:rsid w:val="00054FCD"/>
    <w:rsid w:val="00055143"/>
    <w:rsid w:val="000554B4"/>
    <w:rsid w:val="00055A5F"/>
    <w:rsid w:val="00055DE9"/>
    <w:rsid w:val="0005606A"/>
    <w:rsid w:val="000560CC"/>
    <w:rsid w:val="00056115"/>
    <w:rsid w:val="00056F12"/>
    <w:rsid w:val="00057117"/>
    <w:rsid w:val="00057122"/>
    <w:rsid w:val="000571FF"/>
    <w:rsid w:val="00057871"/>
    <w:rsid w:val="000578EF"/>
    <w:rsid w:val="000601F1"/>
    <w:rsid w:val="00060703"/>
    <w:rsid w:val="00060A12"/>
    <w:rsid w:val="00060B64"/>
    <w:rsid w:val="000616A3"/>
    <w:rsid w:val="000616E7"/>
    <w:rsid w:val="00061E17"/>
    <w:rsid w:val="00061E6D"/>
    <w:rsid w:val="000621AC"/>
    <w:rsid w:val="00062BB5"/>
    <w:rsid w:val="00062BBA"/>
    <w:rsid w:val="00062EBA"/>
    <w:rsid w:val="0006301F"/>
    <w:rsid w:val="00063095"/>
    <w:rsid w:val="0006341C"/>
    <w:rsid w:val="00063425"/>
    <w:rsid w:val="00063CCC"/>
    <w:rsid w:val="00063D5B"/>
    <w:rsid w:val="00063E3C"/>
    <w:rsid w:val="0006439A"/>
    <w:rsid w:val="00064444"/>
    <w:rsid w:val="0006487E"/>
    <w:rsid w:val="00064911"/>
    <w:rsid w:val="00064D6C"/>
    <w:rsid w:val="00065192"/>
    <w:rsid w:val="000656D5"/>
    <w:rsid w:val="0006586D"/>
    <w:rsid w:val="00065A8D"/>
    <w:rsid w:val="00065E1A"/>
    <w:rsid w:val="00066086"/>
    <w:rsid w:val="000665E4"/>
    <w:rsid w:val="00066961"/>
    <w:rsid w:val="00066A25"/>
    <w:rsid w:val="0006723B"/>
    <w:rsid w:val="00067984"/>
    <w:rsid w:val="00067C30"/>
    <w:rsid w:val="000704E4"/>
    <w:rsid w:val="0007065F"/>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4CB2"/>
    <w:rsid w:val="000750E0"/>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86"/>
    <w:rsid w:val="000866F2"/>
    <w:rsid w:val="00086BCC"/>
    <w:rsid w:val="000876BF"/>
    <w:rsid w:val="00087C8C"/>
    <w:rsid w:val="0009009F"/>
    <w:rsid w:val="00090311"/>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3FDC"/>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09A4"/>
    <w:rsid w:val="000A0F08"/>
    <w:rsid w:val="000A1465"/>
    <w:rsid w:val="000A1B7B"/>
    <w:rsid w:val="000A1BE3"/>
    <w:rsid w:val="000A1C54"/>
    <w:rsid w:val="000A1E11"/>
    <w:rsid w:val="000A219B"/>
    <w:rsid w:val="000A2B37"/>
    <w:rsid w:val="000A2CDE"/>
    <w:rsid w:val="000A30C8"/>
    <w:rsid w:val="000A394F"/>
    <w:rsid w:val="000A4AE4"/>
    <w:rsid w:val="000A4D28"/>
    <w:rsid w:val="000A56F2"/>
    <w:rsid w:val="000A58A8"/>
    <w:rsid w:val="000A5FBD"/>
    <w:rsid w:val="000A635B"/>
    <w:rsid w:val="000A6878"/>
    <w:rsid w:val="000A71AE"/>
    <w:rsid w:val="000A71FA"/>
    <w:rsid w:val="000A7661"/>
    <w:rsid w:val="000A772D"/>
    <w:rsid w:val="000A7C33"/>
    <w:rsid w:val="000A7CA6"/>
    <w:rsid w:val="000A7D00"/>
    <w:rsid w:val="000B0B84"/>
    <w:rsid w:val="000B1103"/>
    <w:rsid w:val="000B21B0"/>
    <w:rsid w:val="000B2719"/>
    <w:rsid w:val="000B2B8C"/>
    <w:rsid w:val="000B3A8F"/>
    <w:rsid w:val="000B43A5"/>
    <w:rsid w:val="000B4AB9"/>
    <w:rsid w:val="000B4DAA"/>
    <w:rsid w:val="000B58C3"/>
    <w:rsid w:val="000B592A"/>
    <w:rsid w:val="000B5BEA"/>
    <w:rsid w:val="000B5FFD"/>
    <w:rsid w:val="000B61E9"/>
    <w:rsid w:val="000B623A"/>
    <w:rsid w:val="000B6286"/>
    <w:rsid w:val="000B6600"/>
    <w:rsid w:val="000B6CB4"/>
    <w:rsid w:val="000B72DD"/>
    <w:rsid w:val="000B7D1E"/>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E8"/>
    <w:rsid w:val="000C590A"/>
    <w:rsid w:val="000C5F14"/>
    <w:rsid w:val="000C6C7C"/>
    <w:rsid w:val="000C7041"/>
    <w:rsid w:val="000C7248"/>
    <w:rsid w:val="000C764F"/>
    <w:rsid w:val="000C771C"/>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BE5"/>
    <w:rsid w:val="000D3CA9"/>
    <w:rsid w:val="000D46E6"/>
    <w:rsid w:val="000D4797"/>
    <w:rsid w:val="000D5023"/>
    <w:rsid w:val="000D63B5"/>
    <w:rsid w:val="000D63EB"/>
    <w:rsid w:val="000D6D14"/>
    <w:rsid w:val="000D70B8"/>
    <w:rsid w:val="000D72B5"/>
    <w:rsid w:val="000D760E"/>
    <w:rsid w:val="000E006E"/>
    <w:rsid w:val="000E03E8"/>
    <w:rsid w:val="000E0527"/>
    <w:rsid w:val="000E08E9"/>
    <w:rsid w:val="000E0F3E"/>
    <w:rsid w:val="000E0F67"/>
    <w:rsid w:val="000E1038"/>
    <w:rsid w:val="000E1525"/>
    <w:rsid w:val="000E1695"/>
    <w:rsid w:val="000E16E5"/>
    <w:rsid w:val="000E1A77"/>
    <w:rsid w:val="000E1E92"/>
    <w:rsid w:val="000E211E"/>
    <w:rsid w:val="000E26A1"/>
    <w:rsid w:val="000E31D3"/>
    <w:rsid w:val="000E331D"/>
    <w:rsid w:val="000E33F2"/>
    <w:rsid w:val="000E3651"/>
    <w:rsid w:val="000E36E2"/>
    <w:rsid w:val="000E4420"/>
    <w:rsid w:val="000E45F4"/>
    <w:rsid w:val="000E4C22"/>
    <w:rsid w:val="000E4DF2"/>
    <w:rsid w:val="000E57CA"/>
    <w:rsid w:val="000E59CA"/>
    <w:rsid w:val="000E5BFF"/>
    <w:rsid w:val="000E628A"/>
    <w:rsid w:val="000E66EC"/>
    <w:rsid w:val="000E6AEB"/>
    <w:rsid w:val="000E7484"/>
    <w:rsid w:val="000E7FB8"/>
    <w:rsid w:val="000F0257"/>
    <w:rsid w:val="000F0270"/>
    <w:rsid w:val="000F05B1"/>
    <w:rsid w:val="000F06D6"/>
    <w:rsid w:val="000F08CF"/>
    <w:rsid w:val="000F08E2"/>
    <w:rsid w:val="000F0EB1"/>
    <w:rsid w:val="000F1106"/>
    <w:rsid w:val="000F29AB"/>
    <w:rsid w:val="000F2CF4"/>
    <w:rsid w:val="000F2DAA"/>
    <w:rsid w:val="000F303E"/>
    <w:rsid w:val="000F3303"/>
    <w:rsid w:val="000F36BA"/>
    <w:rsid w:val="000F3B24"/>
    <w:rsid w:val="000F3BE9"/>
    <w:rsid w:val="000F3F6C"/>
    <w:rsid w:val="000F481A"/>
    <w:rsid w:val="000F4C64"/>
    <w:rsid w:val="000F4FD3"/>
    <w:rsid w:val="000F5462"/>
    <w:rsid w:val="000F6CAE"/>
    <w:rsid w:val="000F6DF3"/>
    <w:rsid w:val="000F6F18"/>
    <w:rsid w:val="000F7143"/>
    <w:rsid w:val="000F74C5"/>
    <w:rsid w:val="000F7B39"/>
    <w:rsid w:val="000F7D58"/>
    <w:rsid w:val="000F7F68"/>
    <w:rsid w:val="00100535"/>
    <w:rsid w:val="001005FF"/>
    <w:rsid w:val="00100827"/>
    <w:rsid w:val="00100B8E"/>
    <w:rsid w:val="001010DA"/>
    <w:rsid w:val="00101826"/>
    <w:rsid w:val="001019DB"/>
    <w:rsid w:val="00101FCF"/>
    <w:rsid w:val="00102E59"/>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2527"/>
    <w:rsid w:val="001128BA"/>
    <w:rsid w:val="00112EE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6B4"/>
    <w:rsid w:val="00120052"/>
    <w:rsid w:val="00120D75"/>
    <w:rsid w:val="00120F96"/>
    <w:rsid w:val="001219F5"/>
    <w:rsid w:val="00121A20"/>
    <w:rsid w:val="00121FD4"/>
    <w:rsid w:val="00122330"/>
    <w:rsid w:val="0012307C"/>
    <w:rsid w:val="0012377F"/>
    <w:rsid w:val="00123A30"/>
    <w:rsid w:val="00123AE1"/>
    <w:rsid w:val="00123D7F"/>
    <w:rsid w:val="00124210"/>
    <w:rsid w:val="00124297"/>
    <w:rsid w:val="00124314"/>
    <w:rsid w:val="001257FA"/>
    <w:rsid w:val="00125969"/>
    <w:rsid w:val="00125A00"/>
    <w:rsid w:val="001261F9"/>
    <w:rsid w:val="00126516"/>
    <w:rsid w:val="00126B4A"/>
    <w:rsid w:val="00126BBA"/>
    <w:rsid w:val="00130175"/>
    <w:rsid w:val="001303E3"/>
    <w:rsid w:val="0013081F"/>
    <w:rsid w:val="001309D0"/>
    <w:rsid w:val="00130E49"/>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205"/>
    <w:rsid w:val="0013765B"/>
    <w:rsid w:val="00137AB5"/>
    <w:rsid w:val="00137BF7"/>
    <w:rsid w:val="00137CEE"/>
    <w:rsid w:val="00137F0B"/>
    <w:rsid w:val="00140167"/>
    <w:rsid w:val="00140216"/>
    <w:rsid w:val="001406C5"/>
    <w:rsid w:val="001406F4"/>
    <w:rsid w:val="001407E9"/>
    <w:rsid w:val="001416C5"/>
    <w:rsid w:val="0014181B"/>
    <w:rsid w:val="00142CA4"/>
    <w:rsid w:val="00143C03"/>
    <w:rsid w:val="00143FC0"/>
    <w:rsid w:val="00144719"/>
    <w:rsid w:val="00144802"/>
    <w:rsid w:val="00144C28"/>
    <w:rsid w:val="00144F73"/>
    <w:rsid w:val="0014506E"/>
    <w:rsid w:val="001453BB"/>
    <w:rsid w:val="00145999"/>
    <w:rsid w:val="00145AF7"/>
    <w:rsid w:val="00145FFA"/>
    <w:rsid w:val="0014613A"/>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6A4"/>
    <w:rsid w:val="00153B5D"/>
    <w:rsid w:val="00153CF4"/>
    <w:rsid w:val="001543F9"/>
    <w:rsid w:val="00154D37"/>
    <w:rsid w:val="00155028"/>
    <w:rsid w:val="0015504D"/>
    <w:rsid w:val="001551B5"/>
    <w:rsid w:val="00155D2C"/>
    <w:rsid w:val="0015613F"/>
    <w:rsid w:val="0015622C"/>
    <w:rsid w:val="0015631C"/>
    <w:rsid w:val="001563A9"/>
    <w:rsid w:val="00156448"/>
    <w:rsid w:val="0015685E"/>
    <w:rsid w:val="001569A8"/>
    <w:rsid w:val="00157669"/>
    <w:rsid w:val="00157CC6"/>
    <w:rsid w:val="00157F06"/>
    <w:rsid w:val="0016047A"/>
    <w:rsid w:val="001607FD"/>
    <w:rsid w:val="00160830"/>
    <w:rsid w:val="00160D11"/>
    <w:rsid w:val="0016146F"/>
    <w:rsid w:val="00162BC1"/>
    <w:rsid w:val="00164A91"/>
    <w:rsid w:val="00165042"/>
    <w:rsid w:val="00165813"/>
    <w:rsid w:val="001659C1"/>
    <w:rsid w:val="00166660"/>
    <w:rsid w:val="001668FA"/>
    <w:rsid w:val="00167940"/>
    <w:rsid w:val="00167E35"/>
    <w:rsid w:val="00170202"/>
    <w:rsid w:val="0017034B"/>
    <w:rsid w:val="00170DC9"/>
    <w:rsid w:val="00170F77"/>
    <w:rsid w:val="00171000"/>
    <w:rsid w:val="00171AE2"/>
    <w:rsid w:val="0017237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8C9"/>
    <w:rsid w:val="00193B43"/>
    <w:rsid w:val="00193C5D"/>
    <w:rsid w:val="0019502C"/>
    <w:rsid w:val="00195409"/>
    <w:rsid w:val="00195ABE"/>
    <w:rsid w:val="00195C5C"/>
    <w:rsid w:val="00195D32"/>
    <w:rsid w:val="00196181"/>
    <w:rsid w:val="00197DCE"/>
    <w:rsid w:val="00197DF9"/>
    <w:rsid w:val="001A03D0"/>
    <w:rsid w:val="001A04BE"/>
    <w:rsid w:val="001A0522"/>
    <w:rsid w:val="001A0D07"/>
    <w:rsid w:val="001A1149"/>
    <w:rsid w:val="001A1987"/>
    <w:rsid w:val="001A1AA0"/>
    <w:rsid w:val="001A2564"/>
    <w:rsid w:val="001A2AB9"/>
    <w:rsid w:val="001A2B25"/>
    <w:rsid w:val="001A33F5"/>
    <w:rsid w:val="001A3627"/>
    <w:rsid w:val="001A3EB4"/>
    <w:rsid w:val="001A400D"/>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95F"/>
    <w:rsid w:val="001B0B49"/>
    <w:rsid w:val="001B0B68"/>
    <w:rsid w:val="001B0D44"/>
    <w:rsid w:val="001B0D97"/>
    <w:rsid w:val="001B1052"/>
    <w:rsid w:val="001B138A"/>
    <w:rsid w:val="001B1698"/>
    <w:rsid w:val="001B21A1"/>
    <w:rsid w:val="001B2A5A"/>
    <w:rsid w:val="001B2F65"/>
    <w:rsid w:val="001B3427"/>
    <w:rsid w:val="001B35BA"/>
    <w:rsid w:val="001B3AA8"/>
    <w:rsid w:val="001B3C17"/>
    <w:rsid w:val="001B4978"/>
    <w:rsid w:val="001B49BA"/>
    <w:rsid w:val="001B4B9F"/>
    <w:rsid w:val="001B4BF7"/>
    <w:rsid w:val="001B53DB"/>
    <w:rsid w:val="001B5A5D"/>
    <w:rsid w:val="001B5C34"/>
    <w:rsid w:val="001B5EE9"/>
    <w:rsid w:val="001B646E"/>
    <w:rsid w:val="001B65ED"/>
    <w:rsid w:val="001B6785"/>
    <w:rsid w:val="001B688E"/>
    <w:rsid w:val="001B6D83"/>
    <w:rsid w:val="001B6E3C"/>
    <w:rsid w:val="001B70FA"/>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D2A"/>
    <w:rsid w:val="001C43F0"/>
    <w:rsid w:val="001C47CA"/>
    <w:rsid w:val="001C480A"/>
    <w:rsid w:val="001C487A"/>
    <w:rsid w:val="001C48FD"/>
    <w:rsid w:val="001C4C52"/>
    <w:rsid w:val="001C5250"/>
    <w:rsid w:val="001C54D6"/>
    <w:rsid w:val="001C5B50"/>
    <w:rsid w:val="001C6372"/>
    <w:rsid w:val="001C6460"/>
    <w:rsid w:val="001C6CCD"/>
    <w:rsid w:val="001C7B29"/>
    <w:rsid w:val="001D00C1"/>
    <w:rsid w:val="001D088C"/>
    <w:rsid w:val="001D0A6F"/>
    <w:rsid w:val="001D0A73"/>
    <w:rsid w:val="001D0B60"/>
    <w:rsid w:val="001D104A"/>
    <w:rsid w:val="001D17BC"/>
    <w:rsid w:val="001D2159"/>
    <w:rsid w:val="001D2995"/>
    <w:rsid w:val="001D2A63"/>
    <w:rsid w:val="001D2AF7"/>
    <w:rsid w:val="001D3146"/>
    <w:rsid w:val="001D3452"/>
    <w:rsid w:val="001D37CB"/>
    <w:rsid w:val="001D460C"/>
    <w:rsid w:val="001D51BA"/>
    <w:rsid w:val="001D51F5"/>
    <w:rsid w:val="001D544A"/>
    <w:rsid w:val="001D5992"/>
    <w:rsid w:val="001D6123"/>
    <w:rsid w:val="001D6342"/>
    <w:rsid w:val="001D6BDD"/>
    <w:rsid w:val="001D6D53"/>
    <w:rsid w:val="001D6EDC"/>
    <w:rsid w:val="001D77B4"/>
    <w:rsid w:val="001D7874"/>
    <w:rsid w:val="001D7D56"/>
    <w:rsid w:val="001E019B"/>
    <w:rsid w:val="001E0C80"/>
    <w:rsid w:val="001E0CD8"/>
    <w:rsid w:val="001E10C0"/>
    <w:rsid w:val="001E11A5"/>
    <w:rsid w:val="001E1381"/>
    <w:rsid w:val="001E1795"/>
    <w:rsid w:val="001E17E6"/>
    <w:rsid w:val="001E19D4"/>
    <w:rsid w:val="001E241F"/>
    <w:rsid w:val="001E262D"/>
    <w:rsid w:val="001E3875"/>
    <w:rsid w:val="001E3EE4"/>
    <w:rsid w:val="001E4091"/>
    <w:rsid w:val="001E43B7"/>
    <w:rsid w:val="001E4AEC"/>
    <w:rsid w:val="001E58E2"/>
    <w:rsid w:val="001E5A9B"/>
    <w:rsid w:val="001E5CD6"/>
    <w:rsid w:val="001E61CD"/>
    <w:rsid w:val="001E66B8"/>
    <w:rsid w:val="001E693B"/>
    <w:rsid w:val="001E6B28"/>
    <w:rsid w:val="001E6BC0"/>
    <w:rsid w:val="001E6EDD"/>
    <w:rsid w:val="001E6F7B"/>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62C"/>
    <w:rsid w:val="001F6AB2"/>
    <w:rsid w:val="001F6B5A"/>
    <w:rsid w:val="001F7074"/>
    <w:rsid w:val="001F74F4"/>
    <w:rsid w:val="001F76E8"/>
    <w:rsid w:val="001F78FE"/>
    <w:rsid w:val="001F79C9"/>
    <w:rsid w:val="001F7D56"/>
    <w:rsid w:val="002003E5"/>
    <w:rsid w:val="00200490"/>
    <w:rsid w:val="0020053D"/>
    <w:rsid w:val="0020112A"/>
    <w:rsid w:val="0020155D"/>
    <w:rsid w:val="002018A2"/>
    <w:rsid w:val="00201F3A"/>
    <w:rsid w:val="0020255E"/>
    <w:rsid w:val="0020280B"/>
    <w:rsid w:val="0020296B"/>
    <w:rsid w:val="00202CE3"/>
    <w:rsid w:val="00202FAB"/>
    <w:rsid w:val="00203906"/>
    <w:rsid w:val="00203983"/>
    <w:rsid w:val="00203F96"/>
    <w:rsid w:val="002042D8"/>
    <w:rsid w:val="00204322"/>
    <w:rsid w:val="002044A3"/>
    <w:rsid w:val="002048F1"/>
    <w:rsid w:val="00204AF8"/>
    <w:rsid w:val="00204D2D"/>
    <w:rsid w:val="00204F20"/>
    <w:rsid w:val="00205DF9"/>
    <w:rsid w:val="00205F8C"/>
    <w:rsid w:val="002064D3"/>
    <w:rsid w:val="002069B2"/>
    <w:rsid w:val="00206A09"/>
    <w:rsid w:val="00206CFD"/>
    <w:rsid w:val="00206F97"/>
    <w:rsid w:val="002070FA"/>
    <w:rsid w:val="00207724"/>
    <w:rsid w:val="00207C66"/>
    <w:rsid w:val="00207FA2"/>
    <w:rsid w:val="00207FA3"/>
    <w:rsid w:val="00210110"/>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17CF2"/>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67D"/>
    <w:rsid w:val="00225997"/>
    <w:rsid w:val="00225C54"/>
    <w:rsid w:val="00225E39"/>
    <w:rsid w:val="00225FFF"/>
    <w:rsid w:val="002265C1"/>
    <w:rsid w:val="00226B7E"/>
    <w:rsid w:val="00226D9D"/>
    <w:rsid w:val="00226DF0"/>
    <w:rsid w:val="002273AD"/>
    <w:rsid w:val="0022752E"/>
    <w:rsid w:val="002303C1"/>
    <w:rsid w:val="00230765"/>
    <w:rsid w:val="00230CCE"/>
    <w:rsid w:val="00230D7A"/>
    <w:rsid w:val="00230EA6"/>
    <w:rsid w:val="002319E4"/>
    <w:rsid w:val="002323A3"/>
    <w:rsid w:val="00233795"/>
    <w:rsid w:val="0023392F"/>
    <w:rsid w:val="00234E2F"/>
    <w:rsid w:val="00234EA0"/>
    <w:rsid w:val="002354A6"/>
    <w:rsid w:val="00235632"/>
    <w:rsid w:val="0023563F"/>
    <w:rsid w:val="00235872"/>
    <w:rsid w:val="00236E0C"/>
    <w:rsid w:val="00237253"/>
    <w:rsid w:val="00237586"/>
    <w:rsid w:val="00237F93"/>
    <w:rsid w:val="0024009B"/>
    <w:rsid w:val="002407A9"/>
    <w:rsid w:val="002409CE"/>
    <w:rsid w:val="0024122A"/>
    <w:rsid w:val="00241559"/>
    <w:rsid w:val="00241873"/>
    <w:rsid w:val="00241C7D"/>
    <w:rsid w:val="00241D32"/>
    <w:rsid w:val="00242739"/>
    <w:rsid w:val="00242751"/>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28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0EB0"/>
    <w:rsid w:val="00251BF4"/>
    <w:rsid w:val="00251D9E"/>
    <w:rsid w:val="00252791"/>
    <w:rsid w:val="00252B6B"/>
    <w:rsid w:val="00252D7A"/>
    <w:rsid w:val="002537A8"/>
    <w:rsid w:val="0025406A"/>
    <w:rsid w:val="002548CD"/>
    <w:rsid w:val="0025492D"/>
    <w:rsid w:val="00254C51"/>
    <w:rsid w:val="00254EC8"/>
    <w:rsid w:val="002553C9"/>
    <w:rsid w:val="00255528"/>
    <w:rsid w:val="0025571B"/>
    <w:rsid w:val="002557AD"/>
    <w:rsid w:val="00255920"/>
    <w:rsid w:val="00255A8D"/>
    <w:rsid w:val="00255B46"/>
    <w:rsid w:val="00256390"/>
    <w:rsid w:val="0025648E"/>
    <w:rsid w:val="002569C3"/>
    <w:rsid w:val="00257543"/>
    <w:rsid w:val="002575C0"/>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302B"/>
    <w:rsid w:val="002637D1"/>
    <w:rsid w:val="0026392E"/>
    <w:rsid w:val="00263C89"/>
    <w:rsid w:val="00264228"/>
    <w:rsid w:val="00264334"/>
    <w:rsid w:val="0026473E"/>
    <w:rsid w:val="00264FDA"/>
    <w:rsid w:val="002650DB"/>
    <w:rsid w:val="00265565"/>
    <w:rsid w:val="00265A27"/>
    <w:rsid w:val="00265CB2"/>
    <w:rsid w:val="00266214"/>
    <w:rsid w:val="0026628C"/>
    <w:rsid w:val="00266601"/>
    <w:rsid w:val="00266B66"/>
    <w:rsid w:val="00266C73"/>
    <w:rsid w:val="00266ED1"/>
    <w:rsid w:val="002676EE"/>
    <w:rsid w:val="0026793F"/>
    <w:rsid w:val="00267A66"/>
    <w:rsid w:val="00267C83"/>
    <w:rsid w:val="00267CFF"/>
    <w:rsid w:val="00267F04"/>
    <w:rsid w:val="00270395"/>
    <w:rsid w:val="0027084F"/>
    <w:rsid w:val="00270A76"/>
    <w:rsid w:val="00270F09"/>
    <w:rsid w:val="0027144F"/>
    <w:rsid w:val="0027182C"/>
    <w:rsid w:val="00271CC9"/>
    <w:rsid w:val="00271F3A"/>
    <w:rsid w:val="0027204A"/>
    <w:rsid w:val="00272188"/>
    <w:rsid w:val="00273183"/>
    <w:rsid w:val="00273278"/>
    <w:rsid w:val="002737F4"/>
    <w:rsid w:val="002738D4"/>
    <w:rsid w:val="0027393B"/>
    <w:rsid w:val="00274418"/>
    <w:rsid w:val="00274996"/>
    <w:rsid w:val="00274ADD"/>
    <w:rsid w:val="00274E81"/>
    <w:rsid w:val="0027535F"/>
    <w:rsid w:val="002753DB"/>
    <w:rsid w:val="00275521"/>
    <w:rsid w:val="00275D06"/>
    <w:rsid w:val="00275D3A"/>
    <w:rsid w:val="00276925"/>
    <w:rsid w:val="002769CC"/>
    <w:rsid w:val="00277266"/>
    <w:rsid w:val="0027765E"/>
    <w:rsid w:val="00277B13"/>
    <w:rsid w:val="00277D17"/>
    <w:rsid w:val="002805F5"/>
    <w:rsid w:val="00280751"/>
    <w:rsid w:val="00280978"/>
    <w:rsid w:val="00280A67"/>
    <w:rsid w:val="00280B51"/>
    <w:rsid w:val="00280C69"/>
    <w:rsid w:val="0028139E"/>
    <w:rsid w:val="00281507"/>
    <w:rsid w:val="002815A6"/>
    <w:rsid w:val="002818EF"/>
    <w:rsid w:val="00281B14"/>
    <w:rsid w:val="00281CE1"/>
    <w:rsid w:val="00281D53"/>
    <w:rsid w:val="002827F7"/>
    <w:rsid w:val="0028280A"/>
    <w:rsid w:val="00283362"/>
    <w:rsid w:val="00283A55"/>
    <w:rsid w:val="00283CE0"/>
    <w:rsid w:val="002847A2"/>
    <w:rsid w:val="0028651C"/>
    <w:rsid w:val="00286AB1"/>
    <w:rsid w:val="00286ACD"/>
    <w:rsid w:val="00286D17"/>
    <w:rsid w:val="00286F84"/>
    <w:rsid w:val="00287838"/>
    <w:rsid w:val="00290156"/>
    <w:rsid w:val="00290646"/>
    <w:rsid w:val="002907B5"/>
    <w:rsid w:val="00291B67"/>
    <w:rsid w:val="00291CB7"/>
    <w:rsid w:val="00291DEB"/>
    <w:rsid w:val="00291FC8"/>
    <w:rsid w:val="00292C22"/>
    <w:rsid w:val="00292C3F"/>
    <w:rsid w:val="00292E3B"/>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5C2"/>
    <w:rsid w:val="002A3718"/>
    <w:rsid w:val="002A386F"/>
    <w:rsid w:val="002A3B9B"/>
    <w:rsid w:val="002A3E95"/>
    <w:rsid w:val="002A427B"/>
    <w:rsid w:val="002A4702"/>
    <w:rsid w:val="002A470B"/>
    <w:rsid w:val="002A514E"/>
    <w:rsid w:val="002A55A9"/>
    <w:rsid w:val="002A6F99"/>
    <w:rsid w:val="002B00AA"/>
    <w:rsid w:val="002B028C"/>
    <w:rsid w:val="002B0855"/>
    <w:rsid w:val="002B0AF6"/>
    <w:rsid w:val="002B12C2"/>
    <w:rsid w:val="002B155F"/>
    <w:rsid w:val="002B199B"/>
    <w:rsid w:val="002B1D35"/>
    <w:rsid w:val="002B24D6"/>
    <w:rsid w:val="002B2A14"/>
    <w:rsid w:val="002B2CA1"/>
    <w:rsid w:val="002B2D1D"/>
    <w:rsid w:val="002B2F4E"/>
    <w:rsid w:val="002B3622"/>
    <w:rsid w:val="002B378F"/>
    <w:rsid w:val="002B381B"/>
    <w:rsid w:val="002B3941"/>
    <w:rsid w:val="002B3AEE"/>
    <w:rsid w:val="002B474E"/>
    <w:rsid w:val="002B49D2"/>
    <w:rsid w:val="002B604C"/>
    <w:rsid w:val="002B6292"/>
    <w:rsid w:val="002B71DF"/>
    <w:rsid w:val="002B760F"/>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255"/>
    <w:rsid w:val="002C279D"/>
    <w:rsid w:val="002C2C13"/>
    <w:rsid w:val="002C3672"/>
    <w:rsid w:val="002C3B72"/>
    <w:rsid w:val="002C41E6"/>
    <w:rsid w:val="002C447B"/>
    <w:rsid w:val="002C48DF"/>
    <w:rsid w:val="002C542E"/>
    <w:rsid w:val="002C5A2C"/>
    <w:rsid w:val="002C5AE2"/>
    <w:rsid w:val="002C5E78"/>
    <w:rsid w:val="002C614D"/>
    <w:rsid w:val="002C75CA"/>
    <w:rsid w:val="002C7978"/>
    <w:rsid w:val="002C7D4B"/>
    <w:rsid w:val="002D071A"/>
    <w:rsid w:val="002D1686"/>
    <w:rsid w:val="002D20F2"/>
    <w:rsid w:val="002D2F20"/>
    <w:rsid w:val="002D2F80"/>
    <w:rsid w:val="002D2FC7"/>
    <w:rsid w:val="002D332F"/>
    <w:rsid w:val="002D34B2"/>
    <w:rsid w:val="002D42A5"/>
    <w:rsid w:val="002D476C"/>
    <w:rsid w:val="002D50A8"/>
    <w:rsid w:val="002D548B"/>
    <w:rsid w:val="002D6209"/>
    <w:rsid w:val="002D649D"/>
    <w:rsid w:val="002D66E9"/>
    <w:rsid w:val="002D6863"/>
    <w:rsid w:val="002D68C1"/>
    <w:rsid w:val="002D6D9D"/>
    <w:rsid w:val="002D70B9"/>
    <w:rsid w:val="002D7637"/>
    <w:rsid w:val="002D7973"/>
    <w:rsid w:val="002E0F5F"/>
    <w:rsid w:val="002E122F"/>
    <w:rsid w:val="002E17F2"/>
    <w:rsid w:val="002E1817"/>
    <w:rsid w:val="002E1E2C"/>
    <w:rsid w:val="002E2BBE"/>
    <w:rsid w:val="002E303B"/>
    <w:rsid w:val="002E350E"/>
    <w:rsid w:val="002E3A82"/>
    <w:rsid w:val="002E40ED"/>
    <w:rsid w:val="002E4310"/>
    <w:rsid w:val="002E4999"/>
    <w:rsid w:val="002E4A87"/>
    <w:rsid w:val="002E4EE6"/>
    <w:rsid w:val="002E4F9F"/>
    <w:rsid w:val="002E5122"/>
    <w:rsid w:val="002E53D3"/>
    <w:rsid w:val="002E5712"/>
    <w:rsid w:val="002E5D46"/>
    <w:rsid w:val="002E5E29"/>
    <w:rsid w:val="002E605C"/>
    <w:rsid w:val="002E6557"/>
    <w:rsid w:val="002E6727"/>
    <w:rsid w:val="002E6A5C"/>
    <w:rsid w:val="002E73FF"/>
    <w:rsid w:val="002E7CAE"/>
    <w:rsid w:val="002F04D5"/>
    <w:rsid w:val="002F0BDA"/>
    <w:rsid w:val="002F0F14"/>
    <w:rsid w:val="002F1610"/>
    <w:rsid w:val="002F1B0B"/>
    <w:rsid w:val="002F1C10"/>
    <w:rsid w:val="002F22A1"/>
    <w:rsid w:val="002F24B2"/>
    <w:rsid w:val="002F2771"/>
    <w:rsid w:val="002F27FA"/>
    <w:rsid w:val="002F2C34"/>
    <w:rsid w:val="002F37A9"/>
    <w:rsid w:val="002F39FA"/>
    <w:rsid w:val="002F3DD2"/>
    <w:rsid w:val="002F5067"/>
    <w:rsid w:val="002F5368"/>
    <w:rsid w:val="002F560F"/>
    <w:rsid w:val="002F6658"/>
    <w:rsid w:val="002F6664"/>
    <w:rsid w:val="002F66DD"/>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5B4C"/>
    <w:rsid w:val="0031684F"/>
    <w:rsid w:val="0031729D"/>
    <w:rsid w:val="003173CD"/>
    <w:rsid w:val="00317F70"/>
    <w:rsid w:val="0032020E"/>
    <w:rsid w:val="003203ED"/>
    <w:rsid w:val="00320708"/>
    <w:rsid w:val="003207AB"/>
    <w:rsid w:val="00320DFF"/>
    <w:rsid w:val="00321281"/>
    <w:rsid w:val="00321321"/>
    <w:rsid w:val="00321CDC"/>
    <w:rsid w:val="00322C9F"/>
    <w:rsid w:val="00322EB2"/>
    <w:rsid w:val="00322F62"/>
    <w:rsid w:val="003231B8"/>
    <w:rsid w:val="003242A5"/>
    <w:rsid w:val="00324D23"/>
    <w:rsid w:val="00325304"/>
    <w:rsid w:val="0032544A"/>
    <w:rsid w:val="00325E62"/>
    <w:rsid w:val="0032619A"/>
    <w:rsid w:val="00326312"/>
    <w:rsid w:val="003263A3"/>
    <w:rsid w:val="00326920"/>
    <w:rsid w:val="00327016"/>
    <w:rsid w:val="003274C1"/>
    <w:rsid w:val="00327DC8"/>
    <w:rsid w:val="003308BC"/>
    <w:rsid w:val="00330B2A"/>
    <w:rsid w:val="00331751"/>
    <w:rsid w:val="003318F1"/>
    <w:rsid w:val="00331B3B"/>
    <w:rsid w:val="00331EDC"/>
    <w:rsid w:val="00331EF6"/>
    <w:rsid w:val="0033242C"/>
    <w:rsid w:val="003330C7"/>
    <w:rsid w:val="00333BA6"/>
    <w:rsid w:val="00333BCF"/>
    <w:rsid w:val="00333DCB"/>
    <w:rsid w:val="00333F1F"/>
    <w:rsid w:val="0033430B"/>
    <w:rsid w:val="00334579"/>
    <w:rsid w:val="0033469E"/>
    <w:rsid w:val="00334820"/>
    <w:rsid w:val="0033483F"/>
    <w:rsid w:val="00334D15"/>
    <w:rsid w:val="00335102"/>
    <w:rsid w:val="003354C2"/>
    <w:rsid w:val="00335858"/>
    <w:rsid w:val="003358E0"/>
    <w:rsid w:val="00335AF1"/>
    <w:rsid w:val="00335C35"/>
    <w:rsid w:val="00336358"/>
    <w:rsid w:val="00336BDA"/>
    <w:rsid w:val="00336C7B"/>
    <w:rsid w:val="0033704B"/>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2EAB"/>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69C"/>
    <w:rsid w:val="00350C83"/>
    <w:rsid w:val="00350CC2"/>
    <w:rsid w:val="00350FC2"/>
    <w:rsid w:val="00351496"/>
    <w:rsid w:val="0035149C"/>
    <w:rsid w:val="0035246D"/>
    <w:rsid w:val="00353B21"/>
    <w:rsid w:val="0035449C"/>
    <w:rsid w:val="003548A3"/>
    <w:rsid w:val="00354D2C"/>
    <w:rsid w:val="00355896"/>
    <w:rsid w:val="00355DA0"/>
    <w:rsid w:val="003560E6"/>
    <w:rsid w:val="00356268"/>
    <w:rsid w:val="003566DE"/>
    <w:rsid w:val="00356803"/>
    <w:rsid w:val="003569A8"/>
    <w:rsid w:val="00356F8B"/>
    <w:rsid w:val="00356FBF"/>
    <w:rsid w:val="00357003"/>
    <w:rsid w:val="00357380"/>
    <w:rsid w:val="00357568"/>
    <w:rsid w:val="003575C6"/>
    <w:rsid w:val="00357D2F"/>
    <w:rsid w:val="0036000F"/>
    <w:rsid w:val="003601FB"/>
    <w:rsid w:val="00360260"/>
    <w:rsid w:val="003602D9"/>
    <w:rsid w:val="003604CE"/>
    <w:rsid w:val="003606FC"/>
    <w:rsid w:val="00360A6A"/>
    <w:rsid w:val="003611F4"/>
    <w:rsid w:val="003614B9"/>
    <w:rsid w:val="003619A1"/>
    <w:rsid w:val="00361B0E"/>
    <w:rsid w:val="0036318E"/>
    <w:rsid w:val="0036342E"/>
    <w:rsid w:val="0036348B"/>
    <w:rsid w:val="00363524"/>
    <w:rsid w:val="0036412D"/>
    <w:rsid w:val="00364159"/>
    <w:rsid w:val="00364998"/>
    <w:rsid w:val="00364BFC"/>
    <w:rsid w:val="00364D87"/>
    <w:rsid w:val="00364D89"/>
    <w:rsid w:val="00365452"/>
    <w:rsid w:val="00365782"/>
    <w:rsid w:val="00365BB2"/>
    <w:rsid w:val="00366F34"/>
    <w:rsid w:val="003671BF"/>
    <w:rsid w:val="00367300"/>
    <w:rsid w:val="00367396"/>
    <w:rsid w:val="00370E47"/>
    <w:rsid w:val="00370FCF"/>
    <w:rsid w:val="00371043"/>
    <w:rsid w:val="00371199"/>
    <w:rsid w:val="003717E3"/>
    <w:rsid w:val="00371F0F"/>
    <w:rsid w:val="0037289C"/>
    <w:rsid w:val="00373622"/>
    <w:rsid w:val="00373A15"/>
    <w:rsid w:val="00373A25"/>
    <w:rsid w:val="00373BFF"/>
    <w:rsid w:val="00373C02"/>
    <w:rsid w:val="003742AC"/>
    <w:rsid w:val="00374689"/>
    <w:rsid w:val="00374B4B"/>
    <w:rsid w:val="00375178"/>
    <w:rsid w:val="00376C50"/>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3086"/>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690"/>
    <w:rsid w:val="003866E1"/>
    <w:rsid w:val="003871A8"/>
    <w:rsid w:val="0038736E"/>
    <w:rsid w:val="00387443"/>
    <w:rsid w:val="00387509"/>
    <w:rsid w:val="003879B0"/>
    <w:rsid w:val="0039028B"/>
    <w:rsid w:val="003910AF"/>
    <w:rsid w:val="00391271"/>
    <w:rsid w:val="00391621"/>
    <w:rsid w:val="00391A43"/>
    <w:rsid w:val="00391E17"/>
    <w:rsid w:val="003924F6"/>
    <w:rsid w:val="003929CC"/>
    <w:rsid w:val="00392CF0"/>
    <w:rsid w:val="003932A1"/>
    <w:rsid w:val="003939FF"/>
    <w:rsid w:val="00393D21"/>
    <w:rsid w:val="0039409A"/>
    <w:rsid w:val="00394153"/>
    <w:rsid w:val="00394F3B"/>
    <w:rsid w:val="0039583C"/>
    <w:rsid w:val="00395A3E"/>
    <w:rsid w:val="00395D96"/>
    <w:rsid w:val="0039641D"/>
    <w:rsid w:val="00396A0E"/>
    <w:rsid w:val="00397435"/>
    <w:rsid w:val="003977B1"/>
    <w:rsid w:val="00397B10"/>
    <w:rsid w:val="003A00CE"/>
    <w:rsid w:val="003A00D2"/>
    <w:rsid w:val="003A0284"/>
    <w:rsid w:val="003A1284"/>
    <w:rsid w:val="003A1533"/>
    <w:rsid w:val="003A1D41"/>
    <w:rsid w:val="003A2223"/>
    <w:rsid w:val="003A273C"/>
    <w:rsid w:val="003A2A0F"/>
    <w:rsid w:val="003A3239"/>
    <w:rsid w:val="003A3376"/>
    <w:rsid w:val="003A41E6"/>
    <w:rsid w:val="003A4230"/>
    <w:rsid w:val="003A45A1"/>
    <w:rsid w:val="003A4A91"/>
    <w:rsid w:val="003A501A"/>
    <w:rsid w:val="003A53B3"/>
    <w:rsid w:val="003A5505"/>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59C"/>
    <w:rsid w:val="003B1F68"/>
    <w:rsid w:val="003B1F86"/>
    <w:rsid w:val="003B258B"/>
    <w:rsid w:val="003B2DF3"/>
    <w:rsid w:val="003B369F"/>
    <w:rsid w:val="003B36A3"/>
    <w:rsid w:val="003B3D34"/>
    <w:rsid w:val="003B422E"/>
    <w:rsid w:val="003B52A6"/>
    <w:rsid w:val="003B54EB"/>
    <w:rsid w:val="003B5AAF"/>
    <w:rsid w:val="003B5F13"/>
    <w:rsid w:val="003B6CC3"/>
    <w:rsid w:val="003B6E5D"/>
    <w:rsid w:val="003B70E5"/>
    <w:rsid w:val="003B7271"/>
    <w:rsid w:val="003B7FE5"/>
    <w:rsid w:val="003C072E"/>
    <w:rsid w:val="003C090F"/>
    <w:rsid w:val="003C09B0"/>
    <w:rsid w:val="003C09B9"/>
    <w:rsid w:val="003C0EC7"/>
    <w:rsid w:val="003C11C8"/>
    <w:rsid w:val="003C1310"/>
    <w:rsid w:val="003C1960"/>
    <w:rsid w:val="003C2057"/>
    <w:rsid w:val="003C24D4"/>
    <w:rsid w:val="003C2702"/>
    <w:rsid w:val="003C2CF8"/>
    <w:rsid w:val="003C2D9F"/>
    <w:rsid w:val="003C2DBA"/>
    <w:rsid w:val="003C3532"/>
    <w:rsid w:val="003C45E3"/>
    <w:rsid w:val="003C465F"/>
    <w:rsid w:val="003C5207"/>
    <w:rsid w:val="003C5674"/>
    <w:rsid w:val="003C5CC5"/>
    <w:rsid w:val="003C6416"/>
    <w:rsid w:val="003C7007"/>
    <w:rsid w:val="003C710A"/>
    <w:rsid w:val="003C7468"/>
    <w:rsid w:val="003C75F9"/>
    <w:rsid w:val="003C7806"/>
    <w:rsid w:val="003C78A4"/>
    <w:rsid w:val="003C7DAA"/>
    <w:rsid w:val="003D0114"/>
    <w:rsid w:val="003D01C3"/>
    <w:rsid w:val="003D05AC"/>
    <w:rsid w:val="003D06F3"/>
    <w:rsid w:val="003D0AED"/>
    <w:rsid w:val="003D0EE0"/>
    <w:rsid w:val="003D109F"/>
    <w:rsid w:val="003D11BE"/>
    <w:rsid w:val="003D1422"/>
    <w:rsid w:val="003D1501"/>
    <w:rsid w:val="003D1F51"/>
    <w:rsid w:val="003D2478"/>
    <w:rsid w:val="003D24C6"/>
    <w:rsid w:val="003D29D9"/>
    <w:rsid w:val="003D2A61"/>
    <w:rsid w:val="003D2A72"/>
    <w:rsid w:val="003D2A90"/>
    <w:rsid w:val="003D2ABC"/>
    <w:rsid w:val="003D32BF"/>
    <w:rsid w:val="003D3492"/>
    <w:rsid w:val="003D3C45"/>
    <w:rsid w:val="003D3DD8"/>
    <w:rsid w:val="003D45FA"/>
    <w:rsid w:val="003D4D62"/>
    <w:rsid w:val="003D55D0"/>
    <w:rsid w:val="003D5B1F"/>
    <w:rsid w:val="003D5E9E"/>
    <w:rsid w:val="003D5EE6"/>
    <w:rsid w:val="003D6859"/>
    <w:rsid w:val="003D77A3"/>
    <w:rsid w:val="003D79B4"/>
    <w:rsid w:val="003D7C4D"/>
    <w:rsid w:val="003E0957"/>
    <w:rsid w:val="003E0B88"/>
    <w:rsid w:val="003E109D"/>
    <w:rsid w:val="003E15FA"/>
    <w:rsid w:val="003E1B58"/>
    <w:rsid w:val="003E1D6D"/>
    <w:rsid w:val="003E212A"/>
    <w:rsid w:val="003E2481"/>
    <w:rsid w:val="003E28F0"/>
    <w:rsid w:val="003E30BB"/>
    <w:rsid w:val="003E343E"/>
    <w:rsid w:val="003E4513"/>
    <w:rsid w:val="003E50DB"/>
    <w:rsid w:val="003E51FF"/>
    <w:rsid w:val="003E55B4"/>
    <w:rsid w:val="003E55E4"/>
    <w:rsid w:val="003E5732"/>
    <w:rsid w:val="003E58DC"/>
    <w:rsid w:val="003E5FD2"/>
    <w:rsid w:val="003E6667"/>
    <w:rsid w:val="003E670B"/>
    <w:rsid w:val="003E6A94"/>
    <w:rsid w:val="003E7433"/>
    <w:rsid w:val="003E74DE"/>
    <w:rsid w:val="003E74E3"/>
    <w:rsid w:val="003E7D2A"/>
    <w:rsid w:val="003F05C7"/>
    <w:rsid w:val="003F07A4"/>
    <w:rsid w:val="003F0946"/>
    <w:rsid w:val="003F11A8"/>
    <w:rsid w:val="003F1ED9"/>
    <w:rsid w:val="003F2CD4"/>
    <w:rsid w:val="003F2E20"/>
    <w:rsid w:val="003F2FC5"/>
    <w:rsid w:val="003F3644"/>
    <w:rsid w:val="003F3AF8"/>
    <w:rsid w:val="003F4193"/>
    <w:rsid w:val="003F47C3"/>
    <w:rsid w:val="003F48C2"/>
    <w:rsid w:val="003F5432"/>
    <w:rsid w:val="003F5568"/>
    <w:rsid w:val="003F5619"/>
    <w:rsid w:val="003F5C03"/>
    <w:rsid w:val="003F6393"/>
    <w:rsid w:val="003F6407"/>
    <w:rsid w:val="003F67D0"/>
    <w:rsid w:val="003F6843"/>
    <w:rsid w:val="003F6BBE"/>
    <w:rsid w:val="003F740C"/>
    <w:rsid w:val="003F7485"/>
    <w:rsid w:val="003F764F"/>
    <w:rsid w:val="003F78CF"/>
    <w:rsid w:val="003F79EB"/>
    <w:rsid w:val="003F7AAE"/>
    <w:rsid w:val="003F7AE4"/>
    <w:rsid w:val="003F7EA8"/>
    <w:rsid w:val="004000E8"/>
    <w:rsid w:val="00400114"/>
    <w:rsid w:val="004005F4"/>
    <w:rsid w:val="00400AD2"/>
    <w:rsid w:val="00400C41"/>
    <w:rsid w:val="004025F8"/>
    <w:rsid w:val="004026C5"/>
    <w:rsid w:val="00402CC0"/>
    <w:rsid w:val="00402D26"/>
    <w:rsid w:val="00402E2B"/>
    <w:rsid w:val="0040319A"/>
    <w:rsid w:val="00403245"/>
    <w:rsid w:val="00403D19"/>
    <w:rsid w:val="00403E09"/>
    <w:rsid w:val="00403EDF"/>
    <w:rsid w:val="00404FC6"/>
    <w:rsid w:val="0040512B"/>
    <w:rsid w:val="0040569D"/>
    <w:rsid w:val="00405CA5"/>
    <w:rsid w:val="00405D07"/>
    <w:rsid w:val="00406F6E"/>
    <w:rsid w:val="00406FF5"/>
    <w:rsid w:val="00407CD3"/>
    <w:rsid w:val="00407F7C"/>
    <w:rsid w:val="00410134"/>
    <w:rsid w:val="00410425"/>
    <w:rsid w:val="004104E7"/>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47BD"/>
    <w:rsid w:val="0041494D"/>
    <w:rsid w:val="0041570E"/>
    <w:rsid w:val="00415724"/>
    <w:rsid w:val="00415922"/>
    <w:rsid w:val="0041659B"/>
    <w:rsid w:val="00416A19"/>
    <w:rsid w:val="004170ED"/>
    <w:rsid w:val="004176D9"/>
    <w:rsid w:val="00417B47"/>
    <w:rsid w:val="0042027A"/>
    <w:rsid w:val="00420281"/>
    <w:rsid w:val="004202B8"/>
    <w:rsid w:val="004205A6"/>
    <w:rsid w:val="004206FF"/>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71FE"/>
    <w:rsid w:val="00427248"/>
    <w:rsid w:val="004300C4"/>
    <w:rsid w:val="00430151"/>
    <w:rsid w:val="004302FE"/>
    <w:rsid w:val="004306D6"/>
    <w:rsid w:val="00430B0D"/>
    <w:rsid w:val="00430FD5"/>
    <w:rsid w:val="00431ED4"/>
    <w:rsid w:val="00433169"/>
    <w:rsid w:val="004331EB"/>
    <w:rsid w:val="00433F0C"/>
    <w:rsid w:val="0043489D"/>
    <w:rsid w:val="00434C4A"/>
    <w:rsid w:val="00434FC5"/>
    <w:rsid w:val="00435270"/>
    <w:rsid w:val="004356DD"/>
    <w:rsid w:val="00435709"/>
    <w:rsid w:val="00435801"/>
    <w:rsid w:val="00435908"/>
    <w:rsid w:val="004363AE"/>
    <w:rsid w:val="0043640D"/>
    <w:rsid w:val="004367B7"/>
    <w:rsid w:val="00436A15"/>
    <w:rsid w:val="00436BC0"/>
    <w:rsid w:val="00436F43"/>
    <w:rsid w:val="004371C7"/>
    <w:rsid w:val="00437447"/>
    <w:rsid w:val="0043788D"/>
    <w:rsid w:val="00437A0C"/>
    <w:rsid w:val="00437B32"/>
    <w:rsid w:val="00437F73"/>
    <w:rsid w:val="00440B35"/>
    <w:rsid w:val="00441A92"/>
    <w:rsid w:val="00441EDA"/>
    <w:rsid w:val="0044216B"/>
    <w:rsid w:val="004422BE"/>
    <w:rsid w:val="00442FC8"/>
    <w:rsid w:val="004438AC"/>
    <w:rsid w:val="00443B5A"/>
    <w:rsid w:val="00443D65"/>
    <w:rsid w:val="0044448F"/>
    <w:rsid w:val="00444EF7"/>
    <w:rsid w:val="00444F56"/>
    <w:rsid w:val="00445712"/>
    <w:rsid w:val="00445B18"/>
    <w:rsid w:val="00445BAE"/>
    <w:rsid w:val="00445E4C"/>
    <w:rsid w:val="00445F61"/>
    <w:rsid w:val="00446111"/>
    <w:rsid w:val="004461AB"/>
    <w:rsid w:val="00446232"/>
    <w:rsid w:val="00446488"/>
    <w:rsid w:val="0044658C"/>
    <w:rsid w:val="004466DF"/>
    <w:rsid w:val="00446853"/>
    <w:rsid w:val="00446E99"/>
    <w:rsid w:val="004474A2"/>
    <w:rsid w:val="004475C4"/>
    <w:rsid w:val="0045002C"/>
    <w:rsid w:val="0045059B"/>
    <w:rsid w:val="004506A9"/>
    <w:rsid w:val="00450D0A"/>
    <w:rsid w:val="00451139"/>
    <w:rsid w:val="0045177D"/>
    <w:rsid w:val="004517AA"/>
    <w:rsid w:val="00452197"/>
    <w:rsid w:val="0045226D"/>
    <w:rsid w:val="004526F1"/>
    <w:rsid w:val="00452A01"/>
    <w:rsid w:val="00452C65"/>
    <w:rsid w:val="00452CAC"/>
    <w:rsid w:val="00452DD3"/>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0E99"/>
    <w:rsid w:val="0046111E"/>
    <w:rsid w:val="004614B9"/>
    <w:rsid w:val="0046171D"/>
    <w:rsid w:val="0046183D"/>
    <w:rsid w:val="00461D23"/>
    <w:rsid w:val="00461FE7"/>
    <w:rsid w:val="004622BE"/>
    <w:rsid w:val="0046233E"/>
    <w:rsid w:val="0046297F"/>
    <w:rsid w:val="00462BB1"/>
    <w:rsid w:val="00462E51"/>
    <w:rsid w:val="0046356A"/>
    <w:rsid w:val="00463A78"/>
    <w:rsid w:val="00464CD2"/>
    <w:rsid w:val="004650CC"/>
    <w:rsid w:val="0046541C"/>
    <w:rsid w:val="00465B2E"/>
    <w:rsid w:val="00465F3C"/>
    <w:rsid w:val="004661B9"/>
    <w:rsid w:val="00466617"/>
    <w:rsid w:val="004668DA"/>
    <w:rsid w:val="004669E2"/>
    <w:rsid w:val="00466AC1"/>
    <w:rsid w:val="00466B6D"/>
    <w:rsid w:val="00466CC6"/>
    <w:rsid w:val="0046704D"/>
    <w:rsid w:val="004671E7"/>
    <w:rsid w:val="0046776B"/>
    <w:rsid w:val="004677CF"/>
    <w:rsid w:val="004701C7"/>
    <w:rsid w:val="00470C31"/>
    <w:rsid w:val="0047134D"/>
    <w:rsid w:val="00471DF1"/>
    <w:rsid w:val="0047230D"/>
    <w:rsid w:val="00472465"/>
    <w:rsid w:val="00472999"/>
    <w:rsid w:val="00472F29"/>
    <w:rsid w:val="0047349A"/>
    <w:rsid w:val="004734D0"/>
    <w:rsid w:val="004734D4"/>
    <w:rsid w:val="00473B63"/>
    <w:rsid w:val="00473C8A"/>
    <w:rsid w:val="00474400"/>
    <w:rsid w:val="00474771"/>
    <w:rsid w:val="00474CFE"/>
    <w:rsid w:val="0047544D"/>
    <w:rsid w:val="0047556B"/>
    <w:rsid w:val="00475889"/>
    <w:rsid w:val="004758F8"/>
    <w:rsid w:val="00475A36"/>
    <w:rsid w:val="00476638"/>
    <w:rsid w:val="00476D28"/>
    <w:rsid w:val="0047722B"/>
    <w:rsid w:val="00477431"/>
    <w:rsid w:val="004775D3"/>
    <w:rsid w:val="00477768"/>
    <w:rsid w:val="00480F1B"/>
    <w:rsid w:val="00480F4C"/>
    <w:rsid w:val="004810BA"/>
    <w:rsid w:val="0048135B"/>
    <w:rsid w:val="004813A8"/>
    <w:rsid w:val="004818C1"/>
    <w:rsid w:val="00481F63"/>
    <w:rsid w:val="00482223"/>
    <w:rsid w:val="004825F5"/>
    <w:rsid w:val="00482984"/>
    <w:rsid w:val="00483711"/>
    <w:rsid w:val="00483BF6"/>
    <w:rsid w:val="00484153"/>
    <w:rsid w:val="004843A2"/>
    <w:rsid w:val="004846A6"/>
    <w:rsid w:val="00485AA5"/>
    <w:rsid w:val="00485C5F"/>
    <w:rsid w:val="0048614B"/>
    <w:rsid w:val="0048657C"/>
    <w:rsid w:val="0048722F"/>
    <w:rsid w:val="00487345"/>
    <w:rsid w:val="00487464"/>
    <w:rsid w:val="00490781"/>
    <w:rsid w:val="00490DAD"/>
    <w:rsid w:val="00491C77"/>
    <w:rsid w:val="00491EB7"/>
    <w:rsid w:val="0049218E"/>
    <w:rsid w:val="004922EF"/>
    <w:rsid w:val="00492BC5"/>
    <w:rsid w:val="00492D49"/>
    <w:rsid w:val="00492D84"/>
    <w:rsid w:val="00492F3A"/>
    <w:rsid w:val="0049322F"/>
    <w:rsid w:val="004935AB"/>
    <w:rsid w:val="004938F1"/>
    <w:rsid w:val="0049478E"/>
    <w:rsid w:val="00494921"/>
    <w:rsid w:val="00495909"/>
    <w:rsid w:val="00495A9C"/>
    <w:rsid w:val="00496031"/>
    <w:rsid w:val="00496086"/>
    <w:rsid w:val="00496419"/>
    <w:rsid w:val="004964F1"/>
    <w:rsid w:val="004965F1"/>
    <w:rsid w:val="004967E8"/>
    <w:rsid w:val="00496970"/>
    <w:rsid w:val="00496996"/>
    <w:rsid w:val="00496AC5"/>
    <w:rsid w:val="00496E46"/>
    <w:rsid w:val="00497450"/>
    <w:rsid w:val="0049784D"/>
    <w:rsid w:val="00497850"/>
    <w:rsid w:val="00497F1D"/>
    <w:rsid w:val="004A02EC"/>
    <w:rsid w:val="004A032A"/>
    <w:rsid w:val="004A06A6"/>
    <w:rsid w:val="004A0C0B"/>
    <w:rsid w:val="004A15D3"/>
    <w:rsid w:val="004A16BC"/>
    <w:rsid w:val="004A1A95"/>
    <w:rsid w:val="004A2150"/>
    <w:rsid w:val="004A259B"/>
    <w:rsid w:val="004A2A9D"/>
    <w:rsid w:val="004A2B94"/>
    <w:rsid w:val="004A3603"/>
    <w:rsid w:val="004A3A0F"/>
    <w:rsid w:val="004A43AE"/>
    <w:rsid w:val="004A44BD"/>
    <w:rsid w:val="004A46DD"/>
    <w:rsid w:val="004A4E57"/>
    <w:rsid w:val="004A518E"/>
    <w:rsid w:val="004A5854"/>
    <w:rsid w:val="004A5BB1"/>
    <w:rsid w:val="004A5F5E"/>
    <w:rsid w:val="004A6016"/>
    <w:rsid w:val="004A6120"/>
    <w:rsid w:val="004A6A8B"/>
    <w:rsid w:val="004A6B25"/>
    <w:rsid w:val="004A737C"/>
    <w:rsid w:val="004A75F6"/>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46E"/>
    <w:rsid w:val="004B4640"/>
    <w:rsid w:val="004B4D26"/>
    <w:rsid w:val="004B54FA"/>
    <w:rsid w:val="004B5668"/>
    <w:rsid w:val="004B570D"/>
    <w:rsid w:val="004B5A5E"/>
    <w:rsid w:val="004B5E0E"/>
    <w:rsid w:val="004B724E"/>
    <w:rsid w:val="004B72B6"/>
    <w:rsid w:val="004B7338"/>
    <w:rsid w:val="004B786D"/>
    <w:rsid w:val="004B7908"/>
    <w:rsid w:val="004B7A69"/>
    <w:rsid w:val="004B7C0C"/>
    <w:rsid w:val="004B7FA5"/>
    <w:rsid w:val="004C000A"/>
    <w:rsid w:val="004C0240"/>
    <w:rsid w:val="004C03CE"/>
    <w:rsid w:val="004C060C"/>
    <w:rsid w:val="004C0A6D"/>
    <w:rsid w:val="004C11A6"/>
    <w:rsid w:val="004C13CD"/>
    <w:rsid w:val="004C1834"/>
    <w:rsid w:val="004C18D5"/>
    <w:rsid w:val="004C1BEC"/>
    <w:rsid w:val="004C26D0"/>
    <w:rsid w:val="004C30DD"/>
    <w:rsid w:val="004C342C"/>
    <w:rsid w:val="004C3898"/>
    <w:rsid w:val="004C4C55"/>
    <w:rsid w:val="004C4FC6"/>
    <w:rsid w:val="004C50EE"/>
    <w:rsid w:val="004C5A0F"/>
    <w:rsid w:val="004C5AB6"/>
    <w:rsid w:val="004C604A"/>
    <w:rsid w:val="004C69EE"/>
    <w:rsid w:val="004C6A07"/>
    <w:rsid w:val="004C73CB"/>
    <w:rsid w:val="004C781D"/>
    <w:rsid w:val="004D01AD"/>
    <w:rsid w:val="004D1E58"/>
    <w:rsid w:val="004D1E96"/>
    <w:rsid w:val="004D2162"/>
    <w:rsid w:val="004D259C"/>
    <w:rsid w:val="004D2866"/>
    <w:rsid w:val="004D2DF5"/>
    <w:rsid w:val="004D364F"/>
    <w:rsid w:val="004D36B1"/>
    <w:rsid w:val="004D37C2"/>
    <w:rsid w:val="004D387A"/>
    <w:rsid w:val="004D449E"/>
    <w:rsid w:val="004D4573"/>
    <w:rsid w:val="004D4C55"/>
    <w:rsid w:val="004D4CED"/>
    <w:rsid w:val="004D52E2"/>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4EE6"/>
    <w:rsid w:val="004E56DC"/>
    <w:rsid w:val="004E57B5"/>
    <w:rsid w:val="004E59DE"/>
    <w:rsid w:val="004E62DD"/>
    <w:rsid w:val="004E6462"/>
    <w:rsid w:val="004E74E9"/>
    <w:rsid w:val="004E76F4"/>
    <w:rsid w:val="004E77DD"/>
    <w:rsid w:val="004E7A69"/>
    <w:rsid w:val="004F0199"/>
    <w:rsid w:val="004F09FF"/>
    <w:rsid w:val="004F0B4E"/>
    <w:rsid w:val="004F0B6C"/>
    <w:rsid w:val="004F0E73"/>
    <w:rsid w:val="004F12E3"/>
    <w:rsid w:val="004F189C"/>
    <w:rsid w:val="004F1D0F"/>
    <w:rsid w:val="004F2078"/>
    <w:rsid w:val="004F223C"/>
    <w:rsid w:val="004F26DA"/>
    <w:rsid w:val="004F2808"/>
    <w:rsid w:val="004F2EFC"/>
    <w:rsid w:val="004F30CE"/>
    <w:rsid w:val="004F3588"/>
    <w:rsid w:val="004F3DA1"/>
    <w:rsid w:val="004F4361"/>
    <w:rsid w:val="004F4B9B"/>
    <w:rsid w:val="004F4D25"/>
    <w:rsid w:val="004F4DA3"/>
    <w:rsid w:val="004F52C3"/>
    <w:rsid w:val="004F545E"/>
    <w:rsid w:val="004F5B2B"/>
    <w:rsid w:val="004F5F3E"/>
    <w:rsid w:val="004F5FD0"/>
    <w:rsid w:val="004F6196"/>
    <w:rsid w:val="004F6A37"/>
    <w:rsid w:val="004F6A98"/>
    <w:rsid w:val="004F6C7F"/>
    <w:rsid w:val="0050056D"/>
    <w:rsid w:val="00500A38"/>
    <w:rsid w:val="00500FFC"/>
    <w:rsid w:val="0050187C"/>
    <w:rsid w:val="00501F1C"/>
    <w:rsid w:val="0050226B"/>
    <w:rsid w:val="00502814"/>
    <w:rsid w:val="00502BAB"/>
    <w:rsid w:val="00502F00"/>
    <w:rsid w:val="00504265"/>
    <w:rsid w:val="00504565"/>
    <w:rsid w:val="00504FA1"/>
    <w:rsid w:val="005054CF"/>
    <w:rsid w:val="00505587"/>
    <w:rsid w:val="00505B5B"/>
    <w:rsid w:val="005062A7"/>
    <w:rsid w:val="00506557"/>
    <w:rsid w:val="005065A0"/>
    <w:rsid w:val="0050677A"/>
    <w:rsid w:val="005067B5"/>
    <w:rsid w:val="005070CF"/>
    <w:rsid w:val="00507669"/>
    <w:rsid w:val="005104AC"/>
    <w:rsid w:val="00510783"/>
    <w:rsid w:val="005108D8"/>
    <w:rsid w:val="0051112A"/>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A79"/>
    <w:rsid w:val="00515E52"/>
    <w:rsid w:val="00515F48"/>
    <w:rsid w:val="005161B6"/>
    <w:rsid w:val="00516A36"/>
    <w:rsid w:val="00516E51"/>
    <w:rsid w:val="00516E9B"/>
    <w:rsid w:val="005174FA"/>
    <w:rsid w:val="005175A8"/>
    <w:rsid w:val="00517E5F"/>
    <w:rsid w:val="00520A6C"/>
    <w:rsid w:val="00520F8D"/>
    <w:rsid w:val="005210CA"/>
    <w:rsid w:val="005211A0"/>
    <w:rsid w:val="00521252"/>
    <w:rsid w:val="00521551"/>
    <w:rsid w:val="0052194D"/>
    <w:rsid w:val="005219CF"/>
    <w:rsid w:val="00521D4F"/>
    <w:rsid w:val="0052248B"/>
    <w:rsid w:val="0052272F"/>
    <w:rsid w:val="005232BD"/>
    <w:rsid w:val="005232FA"/>
    <w:rsid w:val="005233BC"/>
    <w:rsid w:val="005237DC"/>
    <w:rsid w:val="005239A2"/>
    <w:rsid w:val="0052415D"/>
    <w:rsid w:val="0052450C"/>
    <w:rsid w:val="005246AA"/>
    <w:rsid w:val="00524A15"/>
    <w:rsid w:val="00524D78"/>
    <w:rsid w:val="005255B7"/>
    <w:rsid w:val="00525D24"/>
    <w:rsid w:val="00526080"/>
    <w:rsid w:val="0052650B"/>
    <w:rsid w:val="00526570"/>
    <w:rsid w:val="00526666"/>
    <w:rsid w:val="00526723"/>
    <w:rsid w:val="00526912"/>
    <w:rsid w:val="005269B8"/>
    <w:rsid w:val="00527001"/>
    <w:rsid w:val="00527161"/>
    <w:rsid w:val="005272ED"/>
    <w:rsid w:val="00527A26"/>
    <w:rsid w:val="00527DA1"/>
    <w:rsid w:val="005303C3"/>
    <w:rsid w:val="005305F5"/>
    <w:rsid w:val="00530DAA"/>
    <w:rsid w:val="00530DD7"/>
    <w:rsid w:val="00530F80"/>
    <w:rsid w:val="0053191D"/>
    <w:rsid w:val="00531AE2"/>
    <w:rsid w:val="00532457"/>
    <w:rsid w:val="00532E66"/>
    <w:rsid w:val="00532E8E"/>
    <w:rsid w:val="00533D6B"/>
    <w:rsid w:val="00533DEA"/>
    <w:rsid w:val="00533EBD"/>
    <w:rsid w:val="005341D0"/>
    <w:rsid w:val="00534326"/>
    <w:rsid w:val="0053470E"/>
    <w:rsid w:val="005347D5"/>
    <w:rsid w:val="00534A28"/>
    <w:rsid w:val="00534B53"/>
    <w:rsid w:val="00534B59"/>
    <w:rsid w:val="00534C05"/>
    <w:rsid w:val="00534CED"/>
    <w:rsid w:val="00535212"/>
    <w:rsid w:val="00535324"/>
    <w:rsid w:val="0053590F"/>
    <w:rsid w:val="00535F8E"/>
    <w:rsid w:val="005366F6"/>
    <w:rsid w:val="00536759"/>
    <w:rsid w:val="005368C0"/>
    <w:rsid w:val="00536BBE"/>
    <w:rsid w:val="00536F2D"/>
    <w:rsid w:val="005372C8"/>
    <w:rsid w:val="00537C62"/>
    <w:rsid w:val="00537EB3"/>
    <w:rsid w:val="00540361"/>
    <w:rsid w:val="00540D4C"/>
    <w:rsid w:val="00541199"/>
    <w:rsid w:val="0054147C"/>
    <w:rsid w:val="005418EE"/>
    <w:rsid w:val="00541AB4"/>
    <w:rsid w:val="00541AF9"/>
    <w:rsid w:val="00541CFD"/>
    <w:rsid w:val="0054217B"/>
    <w:rsid w:val="00542F77"/>
    <w:rsid w:val="0054313D"/>
    <w:rsid w:val="00543222"/>
    <w:rsid w:val="005434D3"/>
    <w:rsid w:val="00543995"/>
    <w:rsid w:val="00543BB2"/>
    <w:rsid w:val="00544475"/>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6EB"/>
    <w:rsid w:val="00551846"/>
    <w:rsid w:val="00551C18"/>
    <w:rsid w:val="00551DFB"/>
    <w:rsid w:val="005524E2"/>
    <w:rsid w:val="00552535"/>
    <w:rsid w:val="00552829"/>
    <w:rsid w:val="00552B90"/>
    <w:rsid w:val="005532C7"/>
    <w:rsid w:val="0055337C"/>
    <w:rsid w:val="0055383E"/>
    <w:rsid w:val="00553CFB"/>
    <w:rsid w:val="005540FC"/>
    <w:rsid w:val="00554171"/>
    <w:rsid w:val="005541AD"/>
    <w:rsid w:val="00554851"/>
    <w:rsid w:val="00554E19"/>
    <w:rsid w:val="00554FCF"/>
    <w:rsid w:val="005554B5"/>
    <w:rsid w:val="00555941"/>
    <w:rsid w:val="00555F19"/>
    <w:rsid w:val="00556187"/>
    <w:rsid w:val="00556676"/>
    <w:rsid w:val="00557132"/>
    <w:rsid w:val="0055717B"/>
    <w:rsid w:val="00557D94"/>
    <w:rsid w:val="00560E50"/>
    <w:rsid w:val="0056121F"/>
    <w:rsid w:val="00561C3D"/>
    <w:rsid w:val="00561EE5"/>
    <w:rsid w:val="00561F1D"/>
    <w:rsid w:val="00561FEF"/>
    <w:rsid w:val="00562102"/>
    <w:rsid w:val="0056231C"/>
    <w:rsid w:val="00562636"/>
    <w:rsid w:val="005628B7"/>
    <w:rsid w:val="00562D84"/>
    <w:rsid w:val="00562FB1"/>
    <w:rsid w:val="0056338E"/>
    <w:rsid w:val="00563BCB"/>
    <w:rsid w:val="00563ECC"/>
    <w:rsid w:val="0056572F"/>
    <w:rsid w:val="00565DC4"/>
    <w:rsid w:val="0056601A"/>
    <w:rsid w:val="0056692E"/>
    <w:rsid w:val="00566BD3"/>
    <w:rsid w:val="00567332"/>
    <w:rsid w:val="005677F3"/>
    <w:rsid w:val="00567B94"/>
    <w:rsid w:val="00567C78"/>
    <w:rsid w:val="00570AA2"/>
    <w:rsid w:val="00570BFF"/>
    <w:rsid w:val="0057136D"/>
    <w:rsid w:val="00571674"/>
    <w:rsid w:val="00572505"/>
    <w:rsid w:val="005731E5"/>
    <w:rsid w:val="0057386B"/>
    <w:rsid w:val="00573B94"/>
    <w:rsid w:val="00573E2A"/>
    <w:rsid w:val="0057494E"/>
    <w:rsid w:val="00574CEF"/>
    <w:rsid w:val="0057565C"/>
    <w:rsid w:val="00575CCD"/>
    <w:rsid w:val="00575EF0"/>
    <w:rsid w:val="0057618A"/>
    <w:rsid w:val="00576B24"/>
    <w:rsid w:val="00577413"/>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0EDA"/>
    <w:rsid w:val="005910EB"/>
    <w:rsid w:val="005911EA"/>
    <w:rsid w:val="00591534"/>
    <w:rsid w:val="00591640"/>
    <w:rsid w:val="00592EA9"/>
    <w:rsid w:val="00593146"/>
    <w:rsid w:val="0059336F"/>
    <w:rsid w:val="005935A4"/>
    <w:rsid w:val="005936C8"/>
    <w:rsid w:val="005936EB"/>
    <w:rsid w:val="00593768"/>
    <w:rsid w:val="00593A65"/>
    <w:rsid w:val="00593C25"/>
    <w:rsid w:val="00594644"/>
    <w:rsid w:val="0059480D"/>
    <w:rsid w:val="005948C2"/>
    <w:rsid w:val="00594B24"/>
    <w:rsid w:val="0059520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A20"/>
    <w:rsid w:val="005A454C"/>
    <w:rsid w:val="005A4948"/>
    <w:rsid w:val="005A4CBF"/>
    <w:rsid w:val="005A4E1D"/>
    <w:rsid w:val="005A4EA6"/>
    <w:rsid w:val="005A5223"/>
    <w:rsid w:val="005A5490"/>
    <w:rsid w:val="005A662D"/>
    <w:rsid w:val="005A68A0"/>
    <w:rsid w:val="005A6DCC"/>
    <w:rsid w:val="005A6DD5"/>
    <w:rsid w:val="005A71E8"/>
    <w:rsid w:val="005A7657"/>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E1E"/>
    <w:rsid w:val="005B5F74"/>
    <w:rsid w:val="005B6345"/>
    <w:rsid w:val="005B6F83"/>
    <w:rsid w:val="005B6FB3"/>
    <w:rsid w:val="005B709C"/>
    <w:rsid w:val="005B7214"/>
    <w:rsid w:val="005B752D"/>
    <w:rsid w:val="005B75CA"/>
    <w:rsid w:val="005B7691"/>
    <w:rsid w:val="005B7C7D"/>
    <w:rsid w:val="005C0024"/>
    <w:rsid w:val="005C0119"/>
    <w:rsid w:val="005C09EA"/>
    <w:rsid w:val="005C137B"/>
    <w:rsid w:val="005C163C"/>
    <w:rsid w:val="005C1AB6"/>
    <w:rsid w:val="005C1F7C"/>
    <w:rsid w:val="005C2345"/>
    <w:rsid w:val="005C25CE"/>
    <w:rsid w:val="005C2BAA"/>
    <w:rsid w:val="005C337C"/>
    <w:rsid w:val="005C364D"/>
    <w:rsid w:val="005C3D55"/>
    <w:rsid w:val="005C3F54"/>
    <w:rsid w:val="005C3FFA"/>
    <w:rsid w:val="005C4A6B"/>
    <w:rsid w:val="005C4CB0"/>
    <w:rsid w:val="005C5529"/>
    <w:rsid w:val="005C618D"/>
    <w:rsid w:val="005C6B93"/>
    <w:rsid w:val="005C726C"/>
    <w:rsid w:val="005C72C0"/>
    <w:rsid w:val="005C74FB"/>
    <w:rsid w:val="005C77B9"/>
    <w:rsid w:val="005C7C1A"/>
    <w:rsid w:val="005D08B3"/>
    <w:rsid w:val="005D119B"/>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CDE"/>
    <w:rsid w:val="005D6D46"/>
    <w:rsid w:val="005D6E3C"/>
    <w:rsid w:val="005D7ED5"/>
    <w:rsid w:val="005E0856"/>
    <w:rsid w:val="005E0F00"/>
    <w:rsid w:val="005E17AE"/>
    <w:rsid w:val="005E2618"/>
    <w:rsid w:val="005E2672"/>
    <w:rsid w:val="005E28BC"/>
    <w:rsid w:val="005E3458"/>
    <w:rsid w:val="005E385F"/>
    <w:rsid w:val="005E49D4"/>
    <w:rsid w:val="005E4DCA"/>
    <w:rsid w:val="005E5141"/>
    <w:rsid w:val="005E5881"/>
    <w:rsid w:val="005E5B81"/>
    <w:rsid w:val="005E5F4F"/>
    <w:rsid w:val="005E5FFA"/>
    <w:rsid w:val="005E60CE"/>
    <w:rsid w:val="005E6419"/>
    <w:rsid w:val="005E641D"/>
    <w:rsid w:val="005E6EFB"/>
    <w:rsid w:val="005E73E6"/>
    <w:rsid w:val="005E7462"/>
    <w:rsid w:val="005E7A55"/>
    <w:rsid w:val="005F0419"/>
    <w:rsid w:val="005F0691"/>
    <w:rsid w:val="005F0833"/>
    <w:rsid w:val="005F0855"/>
    <w:rsid w:val="005F0D07"/>
    <w:rsid w:val="005F0D83"/>
    <w:rsid w:val="005F10A1"/>
    <w:rsid w:val="005F1163"/>
    <w:rsid w:val="005F1177"/>
    <w:rsid w:val="005F16E9"/>
    <w:rsid w:val="005F20B1"/>
    <w:rsid w:val="005F22B5"/>
    <w:rsid w:val="005F2CB1"/>
    <w:rsid w:val="005F2D2C"/>
    <w:rsid w:val="005F2F0B"/>
    <w:rsid w:val="005F2FEC"/>
    <w:rsid w:val="005F3025"/>
    <w:rsid w:val="005F3281"/>
    <w:rsid w:val="005F370A"/>
    <w:rsid w:val="005F4642"/>
    <w:rsid w:val="005F4749"/>
    <w:rsid w:val="005F562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038"/>
    <w:rsid w:val="00604526"/>
    <w:rsid w:val="006048AF"/>
    <w:rsid w:val="00604F14"/>
    <w:rsid w:val="006055B5"/>
    <w:rsid w:val="006059D6"/>
    <w:rsid w:val="00606595"/>
    <w:rsid w:val="00606EB9"/>
    <w:rsid w:val="0060789A"/>
    <w:rsid w:val="00607A9A"/>
    <w:rsid w:val="00610923"/>
    <w:rsid w:val="00610A59"/>
    <w:rsid w:val="00611224"/>
    <w:rsid w:val="00611754"/>
    <w:rsid w:val="00611A03"/>
    <w:rsid w:val="00611B83"/>
    <w:rsid w:val="006121AF"/>
    <w:rsid w:val="0061262E"/>
    <w:rsid w:val="0061297E"/>
    <w:rsid w:val="006129B4"/>
    <w:rsid w:val="00613257"/>
    <w:rsid w:val="00613325"/>
    <w:rsid w:val="00613382"/>
    <w:rsid w:val="006139B8"/>
    <w:rsid w:val="00613EEA"/>
    <w:rsid w:val="0061434D"/>
    <w:rsid w:val="006147B0"/>
    <w:rsid w:val="00614FA2"/>
    <w:rsid w:val="006151A4"/>
    <w:rsid w:val="00615626"/>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864"/>
    <w:rsid w:val="00622947"/>
    <w:rsid w:val="006234A6"/>
    <w:rsid w:val="0062430F"/>
    <w:rsid w:val="006247C8"/>
    <w:rsid w:val="006254EE"/>
    <w:rsid w:val="00625B6C"/>
    <w:rsid w:val="00625D20"/>
    <w:rsid w:val="00625EF5"/>
    <w:rsid w:val="006262E8"/>
    <w:rsid w:val="00626451"/>
    <w:rsid w:val="00626A71"/>
    <w:rsid w:val="006275F0"/>
    <w:rsid w:val="00627D88"/>
    <w:rsid w:val="00630001"/>
    <w:rsid w:val="006300BE"/>
    <w:rsid w:val="0063082B"/>
    <w:rsid w:val="00630887"/>
    <w:rsid w:val="006311B3"/>
    <w:rsid w:val="00631474"/>
    <w:rsid w:val="006315D5"/>
    <w:rsid w:val="00631A66"/>
    <w:rsid w:val="00631F64"/>
    <w:rsid w:val="00632007"/>
    <w:rsid w:val="006322CF"/>
    <w:rsid w:val="006326A8"/>
    <w:rsid w:val="006326FE"/>
    <w:rsid w:val="0063284C"/>
    <w:rsid w:val="00633AFE"/>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AB9"/>
    <w:rsid w:val="00650B4F"/>
    <w:rsid w:val="00651EF5"/>
    <w:rsid w:val="00652466"/>
    <w:rsid w:val="00652754"/>
    <w:rsid w:val="00652963"/>
    <w:rsid w:val="0065357E"/>
    <w:rsid w:val="006545DF"/>
    <w:rsid w:val="0065471D"/>
    <w:rsid w:val="00654DC5"/>
    <w:rsid w:val="00654F62"/>
    <w:rsid w:val="00655149"/>
    <w:rsid w:val="00655217"/>
    <w:rsid w:val="00655448"/>
    <w:rsid w:val="00655733"/>
    <w:rsid w:val="006557B9"/>
    <w:rsid w:val="006557D8"/>
    <w:rsid w:val="00655ACD"/>
    <w:rsid w:val="00655D59"/>
    <w:rsid w:val="006560F8"/>
    <w:rsid w:val="006569C5"/>
    <w:rsid w:val="00656A92"/>
    <w:rsid w:val="00656DDE"/>
    <w:rsid w:val="00657D11"/>
    <w:rsid w:val="0066011D"/>
    <w:rsid w:val="00660179"/>
    <w:rsid w:val="006606C1"/>
    <w:rsid w:val="006607C0"/>
    <w:rsid w:val="0066094D"/>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9D2"/>
    <w:rsid w:val="00663F91"/>
    <w:rsid w:val="00664A22"/>
    <w:rsid w:val="0066517C"/>
    <w:rsid w:val="006653D6"/>
    <w:rsid w:val="006654B8"/>
    <w:rsid w:val="006655EE"/>
    <w:rsid w:val="00665960"/>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DEE"/>
    <w:rsid w:val="00684E0B"/>
    <w:rsid w:val="006851E8"/>
    <w:rsid w:val="00685DA1"/>
    <w:rsid w:val="00686164"/>
    <w:rsid w:val="00686261"/>
    <w:rsid w:val="006864AF"/>
    <w:rsid w:val="00686715"/>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58"/>
    <w:rsid w:val="00694136"/>
    <w:rsid w:val="0069417C"/>
    <w:rsid w:val="006943FB"/>
    <w:rsid w:val="006943FF"/>
    <w:rsid w:val="00694711"/>
    <w:rsid w:val="00694A73"/>
    <w:rsid w:val="00694ADB"/>
    <w:rsid w:val="00694B5A"/>
    <w:rsid w:val="00694BA7"/>
    <w:rsid w:val="00694D0F"/>
    <w:rsid w:val="00694E49"/>
    <w:rsid w:val="00694F74"/>
    <w:rsid w:val="00695C1A"/>
    <w:rsid w:val="00695FC2"/>
    <w:rsid w:val="00696053"/>
    <w:rsid w:val="0069630D"/>
    <w:rsid w:val="006968B5"/>
    <w:rsid w:val="00696949"/>
    <w:rsid w:val="00696F36"/>
    <w:rsid w:val="00697052"/>
    <w:rsid w:val="006973B5"/>
    <w:rsid w:val="00697CDF"/>
    <w:rsid w:val="006A0397"/>
    <w:rsid w:val="006A064E"/>
    <w:rsid w:val="006A06D1"/>
    <w:rsid w:val="006A073F"/>
    <w:rsid w:val="006A0FBB"/>
    <w:rsid w:val="006A13DB"/>
    <w:rsid w:val="006A1762"/>
    <w:rsid w:val="006A1AAA"/>
    <w:rsid w:val="006A1F7B"/>
    <w:rsid w:val="006A2709"/>
    <w:rsid w:val="006A2912"/>
    <w:rsid w:val="006A2A06"/>
    <w:rsid w:val="006A2BCA"/>
    <w:rsid w:val="006A2D07"/>
    <w:rsid w:val="006A2E40"/>
    <w:rsid w:val="006A2F91"/>
    <w:rsid w:val="006A3A19"/>
    <w:rsid w:val="006A3B3C"/>
    <w:rsid w:val="006A3DF1"/>
    <w:rsid w:val="006A448B"/>
    <w:rsid w:val="006A4490"/>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C60"/>
    <w:rsid w:val="006B2E45"/>
    <w:rsid w:val="006B2ED6"/>
    <w:rsid w:val="006B3EE8"/>
    <w:rsid w:val="006B48C7"/>
    <w:rsid w:val="006B4CB5"/>
    <w:rsid w:val="006B4ED7"/>
    <w:rsid w:val="006B50CF"/>
    <w:rsid w:val="006B51C7"/>
    <w:rsid w:val="006B5A5A"/>
    <w:rsid w:val="006B5C30"/>
    <w:rsid w:val="006B6171"/>
    <w:rsid w:val="006B7D58"/>
    <w:rsid w:val="006B7D96"/>
    <w:rsid w:val="006C0025"/>
    <w:rsid w:val="006C00E7"/>
    <w:rsid w:val="006C03B8"/>
    <w:rsid w:val="006C0509"/>
    <w:rsid w:val="006C0737"/>
    <w:rsid w:val="006C0A7B"/>
    <w:rsid w:val="006C10FB"/>
    <w:rsid w:val="006C11F0"/>
    <w:rsid w:val="006C1313"/>
    <w:rsid w:val="006C1514"/>
    <w:rsid w:val="006C17DE"/>
    <w:rsid w:val="006C1BD4"/>
    <w:rsid w:val="006C1D71"/>
    <w:rsid w:val="006C2FCD"/>
    <w:rsid w:val="006C32B1"/>
    <w:rsid w:val="006C32D7"/>
    <w:rsid w:val="006C40C7"/>
    <w:rsid w:val="006C41E6"/>
    <w:rsid w:val="006C4377"/>
    <w:rsid w:val="006C450A"/>
    <w:rsid w:val="006C4BB4"/>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DE"/>
    <w:rsid w:val="006D284F"/>
    <w:rsid w:val="006D2F02"/>
    <w:rsid w:val="006D37BE"/>
    <w:rsid w:val="006D3E4B"/>
    <w:rsid w:val="006D3E9B"/>
    <w:rsid w:val="006D42B8"/>
    <w:rsid w:val="006D4362"/>
    <w:rsid w:val="006D43F9"/>
    <w:rsid w:val="006D454C"/>
    <w:rsid w:val="006D460C"/>
    <w:rsid w:val="006D46C0"/>
    <w:rsid w:val="006D4D42"/>
    <w:rsid w:val="006D4F16"/>
    <w:rsid w:val="006D5620"/>
    <w:rsid w:val="006D5710"/>
    <w:rsid w:val="006D5931"/>
    <w:rsid w:val="006D5EE7"/>
    <w:rsid w:val="006D69F3"/>
    <w:rsid w:val="006D6C3B"/>
    <w:rsid w:val="006D6F08"/>
    <w:rsid w:val="006D7295"/>
    <w:rsid w:val="006D78C6"/>
    <w:rsid w:val="006D7D2F"/>
    <w:rsid w:val="006E062C"/>
    <w:rsid w:val="006E099F"/>
    <w:rsid w:val="006E14D0"/>
    <w:rsid w:val="006E1568"/>
    <w:rsid w:val="006E17F4"/>
    <w:rsid w:val="006E1FD2"/>
    <w:rsid w:val="006E206E"/>
    <w:rsid w:val="006E2214"/>
    <w:rsid w:val="006E2707"/>
    <w:rsid w:val="006E28B7"/>
    <w:rsid w:val="006E2CA8"/>
    <w:rsid w:val="006E3310"/>
    <w:rsid w:val="006E3709"/>
    <w:rsid w:val="006E4A5C"/>
    <w:rsid w:val="006E4CCA"/>
    <w:rsid w:val="006E4D31"/>
    <w:rsid w:val="006E4E39"/>
    <w:rsid w:val="006E512C"/>
    <w:rsid w:val="006E565E"/>
    <w:rsid w:val="006E5968"/>
    <w:rsid w:val="006E673D"/>
    <w:rsid w:val="006E70DF"/>
    <w:rsid w:val="006E7D3B"/>
    <w:rsid w:val="006F0ACD"/>
    <w:rsid w:val="006F1038"/>
    <w:rsid w:val="006F13AC"/>
    <w:rsid w:val="006F1B70"/>
    <w:rsid w:val="006F1DE8"/>
    <w:rsid w:val="006F1EF8"/>
    <w:rsid w:val="006F3070"/>
    <w:rsid w:val="006F341D"/>
    <w:rsid w:val="006F37EA"/>
    <w:rsid w:val="006F3B09"/>
    <w:rsid w:val="006F3CDE"/>
    <w:rsid w:val="006F46F2"/>
    <w:rsid w:val="006F49C5"/>
    <w:rsid w:val="006F4CFC"/>
    <w:rsid w:val="006F5332"/>
    <w:rsid w:val="006F58D4"/>
    <w:rsid w:val="006F5C3F"/>
    <w:rsid w:val="006F5F44"/>
    <w:rsid w:val="006F66E1"/>
    <w:rsid w:val="006F6A5C"/>
    <w:rsid w:val="006F6EAF"/>
    <w:rsid w:val="006F76CD"/>
    <w:rsid w:val="006F7A14"/>
    <w:rsid w:val="00700679"/>
    <w:rsid w:val="00701925"/>
    <w:rsid w:val="007019EC"/>
    <w:rsid w:val="00701C24"/>
    <w:rsid w:val="00701DB3"/>
    <w:rsid w:val="007021D7"/>
    <w:rsid w:val="0070257B"/>
    <w:rsid w:val="00702BBC"/>
    <w:rsid w:val="00702C58"/>
    <w:rsid w:val="00702E84"/>
    <w:rsid w:val="007030F2"/>
    <w:rsid w:val="0070346E"/>
    <w:rsid w:val="0070394D"/>
    <w:rsid w:val="0070486A"/>
    <w:rsid w:val="00704EDB"/>
    <w:rsid w:val="00705142"/>
    <w:rsid w:val="0070532C"/>
    <w:rsid w:val="00705798"/>
    <w:rsid w:val="00706057"/>
    <w:rsid w:val="00706101"/>
    <w:rsid w:val="00706285"/>
    <w:rsid w:val="0070696F"/>
    <w:rsid w:val="00706A21"/>
    <w:rsid w:val="00706A79"/>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2287"/>
    <w:rsid w:val="00712465"/>
    <w:rsid w:val="007126DA"/>
    <w:rsid w:val="00712772"/>
    <w:rsid w:val="00712AE2"/>
    <w:rsid w:val="00712AFB"/>
    <w:rsid w:val="007132EF"/>
    <w:rsid w:val="0071366E"/>
    <w:rsid w:val="00713EBF"/>
    <w:rsid w:val="00714498"/>
    <w:rsid w:val="007148D3"/>
    <w:rsid w:val="00714EBB"/>
    <w:rsid w:val="00715618"/>
    <w:rsid w:val="00715B9A"/>
    <w:rsid w:val="00715D0A"/>
    <w:rsid w:val="00715F30"/>
    <w:rsid w:val="0071626E"/>
    <w:rsid w:val="00716477"/>
    <w:rsid w:val="0071664D"/>
    <w:rsid w:val="00716731"/>
    <w:rsid w:val="00716A31"/>
    <w:rsid w:val="00717485"/>
    <w:rsid w:val="007177DB"/>
    <w:rsid w:val="00717AA7"/>
    <w:rsid w:val="00717E90"/>
    <w:rsid w:val="00717FA2"/>
    <w:rsid w:val="00720350"/>
    <w:rsid w:val="007207BE"/>
    <w:rsid w:val="00720A12"/>
    <w:rsid w:val="00720C51"/>
    <w:rsid w:val="00720DAD"/>
    <w:rsid w:val="0072118A"/>
    <w:rsid w:val="00722BBB"/>
    <w:rsid w:val="00722D1D"/>
    <w:rsid w:val="00722EEA"/>
    <w:rsid w:val="00723119"/>
    <w:rsid w:val="007232A9"/>
    <w:rsid w:val="0072333B"/>
    <w:rsid w:val="00723837"/>
    <w:rsid w:val="007256CC"/>
    <w:rsid w:val="00725867"/>
    <w:rsid w:val="00725AE1"/>
    <w:rsid w:val="00725FA5"/>
    <w:rsid w:val="00726C90"/>
    <w:rsid w:val="00726EA6"/>
    <w:rsid w:val="00727026"/>
    <w:rsid w:val="00727208"/>
    <w:rsid w:val="00727424"/>
    <w:rsid w:val="00727680"/>
    <w:rsid w:val="00727F4F"/>
    <w:rsid w:val="007303F9"/>
    <w:rsid w:val="00730B59"/>
    <w:rsid w:val="00730D00"/>
    <w:rsid w:val="00730E0D"/>
    <w:rsid w:val="00730E28"/>
    <w:rsid w:val="00731755"/>
    <w:rsid w:val="00732401"/>
    <w:rsid w:val="0073318C"/>
    <w:rsid w:val="00733DE0"/>
    <w:rsid w:val="00733E10"/>
    <w:rsid w:val="007345CB"/>
    <w:rsid w:val="007348B1"/>
    <w:rsid w:val="00734924"/>
    <w:rsid w:val="00734CF9"/>
    <w:rsid w:val="00735AA4"/>
    <w:rsid w:val="00735C8A"/>
    <w:rsid w:val="00735E68"/>
    <w:rsid w:val="007360C7"/>
    <w:rsid w:val="0073626F"/>
    <w:rsid w:val="007362A6"/>
    <w:rsid w:val="007362B9"/>
    <w:rsid w:val="0073680D"/>
    <w:rsid w:val="00736D7D"/>
    <w:rsid w:val="00736D91"/>
    <w:rsid w:val="007370BF"/>
    <w:rsid w:val="007375CD"/>
    <w:rsid w:val="00740A1E"/>
    <w:rsid w:val="00740D49"/>
    <w:rsid w:val="00740E58"/>
    <w:rsid w:val="007415BB"/>
    <w:rsid w:val="007418E3"/>
    <w:rsid w:val="00742211"/>
    <w:rsid w:val="00742E6C"/>
    <w:rsid w:val="0074343B"/>
    <w:rsid w:val="00744114"/>
    <w:rsid w:val="007441FB"/>
    <w:rsid w:val="007445A0"/>
    <w:rsid w:val="007448AF"/>
    <w:rsid w:val="00744A18"/>
    <w:rsid w:val="00744BD9"/>
    <w:rsid w:val="00744CA7"/>
    <w:rsid w:val="0074524B"/>
    <w:rsid w:val="007454EC"/>
    <w:rsid w:val="00745FD0"/>
    <w:rsid w:val="00746034"/>
    <w:rsid w:val="00746427"/>
    <w:rsid w:val="0074679A"/>
    <w:rsid w:val="007469DB"/>
    <w:rsid w:val="00746BE4"/>
    <w:rsid w:val="00746F4A"/>
    <w:rsid w:val="0074708E"/>
    <w:rsid w:val="00747561"/>
    <w:rsid w:val="00747BBE"/>
    <w:rsid w:val="00747D8B"/>
    <w:rsid w:val="00747F50"/>
    <w:rsid w:val="00750725"/>
    <w:rsid w:val="0075072A"/>
    <w:rsid w:val="00750D9E"/>
    <w:rsid w:val="00751228"/>
    <w:rsid w:val="00751C4D"/>
    <w:rsid w:val="00751C91"/>
    <w:rsid w:val="00751DB7"/>
    <w:rsid w:val="00752194"/>
    <w:rsid w:val="00752C1F"/>
    <w:rsid w:val="00752C85"/>
    <w:rsid w:val="00753437"/>
    <w:rsid w:val="00753476"/>
    <w:rsid w:val="00755057"/>
    <w:rsid w:val="00755268"/>
    <w:rsid w:val="007558F4"/>
    <w:rsid w:val="00755F25"/>
    <w:rsid w:val="007563D5"/>
    <w:rsid w:val="00756C3E"/>
    <w:rsid w:val="007571E1"/>
    <w:rsid w:val="00757325"/>
    <w:rsid w:val="0075775F"/>
    <w:rsid w:val="0075787E"/>
    <w:rsid w:val="007578DE"/>
    <w:rsid w:val="00760452"/>
    <w:rsid w:val="007604B2"/>
    <w:rsid w:val="00760F99"/>
    <w:rsid w:val="007617D3"/>
    <w:rsid w:val="00761B33"/>
    <w:rsid w:val="007627AF"/>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A63"/>
    <w:rsid w:val="00767C31"/>
    <w:rsid w:val="00767D95"/>
    <w:rsid w:val="007707B6"/>
    <w:rsid w:val="00770E2A"/>
    <w:rsid w:val="007713C4"/>
    <w:rsid w:val="007720DD"/>
    <w:rsid w:val="00772211"/>
    <w:rsid w:val="00772357"/>
    <w:rsid w:val="0077254F"/>
    <w:rsid w:val="0077377E"/>
    <w:rsid w:val="0077395D"/>
    <w:rsid w:val="00773A63"/>
    <w:rsid w:val="0077402C"/>
    <w:rsid w:val="007742A7"/>
    <w:rsid w:val="007747B9"/>
    <w:rsid w:val="0077489E"/>
    <w:rsid w:val="00774E6D"/>
    <w:rsid w:val="00775298"/>
    <w:rsid w:val="0077543E"/>
    <w:rsid w:val="007755F2"/>
    <w:rsid w:val="007759E3"/>
    <w:rsid w:val="00776971"/>
    <w:rsid w:val="00776978"/>
    <w:rsid w:val="00776B33"/>
    <w:rsid w:val="00776C23"/>
    <w:rsid w:val="007775F9"/>
    <w:rsid w:val="007776FC"/>
    <w:rsid w:val="00777A49"/>
    <w:rsid w:val="00777D91"/>
    <w:rsid w:val="0078004A"/>
    <w:rsid w:val="00780537"/>
    <w:rsid w:val="00780B22"/>
    <w:rsid w:val="00780C16"/>
    <w:rsid w:val="00780E01"/>
    <w:rsid w:val="0078121E"/>
    <w:rsid w:val="00781274"/>
    <w:rsid w:val="00781295"/>
    <w:rsid w:val="00781305"/>
    <w:rsid w:val="0078177E"/>
    <w:rsid w:val="007823A0"/>
    <w:rsid w:val="0078246A"/>
    <w:rsid w:val="007826D5"/>
    <w:rsid w:val="00782BE5"/>
    <w:rsid w:val="00783030"/>
    <w:rsid w:val="0078304C"/>
    <w:rsid w:val="007834A6"/>
    <w:rsid w:val="00783652"/>
    <w:rsid w:val="00783673"/>
    <w:rsid w:val="00784042"/>
    <w:rsid w:val="00785158"/>
    <w:rsid w:val="00785490"/>
    <w:rsid w:val="007856DF"/>
    <w:rsid w:val="00785A8F"/>
    <w:rsid w:val="007862AB"/>
    <w:rsid w:val="007862E1"/>
    <w:rsid w:val="00786432"/>
    <w:rsid w:val="00786C32"/>
    <w:rsid w:val="00786EE4"/>
    <w:rsid w:val="0078710B"/>
    <w:rsid w:val="007871F6"/>
    <w:rsid w:val="00787324"/>
    <w:rsid w:val="0078789A"/>
    <w:rsid w:val="007878D6"/>
    <w:rsid w:val="007908B0"/>
    <w:rsid w:val="00790BAC"/>
    <w:rsid w:val="007910D8"/>
    <w:rsid w:val="007912A9"/>
    <w:rsid w:val="00791411"/>
    <w:rsid w:val="00791C1F"/>
    <w:rsid w:val="00791EAF"/>
    <w:rsid w:val="0079251D"/>
    <w:rsid w:val="007925EA"/>
    <w:rsid w:val="00792B44"/>
    <w:rsid w:val="00792D3E"/>
    <w:rsid w:val="00792F9C"/>
    <w:rsid w:val="00793320"/>
    <w:rsid w:val="00793355"/>
    <w:rsid w:val="00793A3E"/>
    <w:rsid w:val="00793CD8"/>
    <w:rsid w:val="00793F1D"/>
    <w:rsid w:val="00794905"/>
    <w:rsid w:val="007951CB"/>
    <w:rsid w:val="007953B7"/>
    <w:rsid w:val="00795538"/>
    <w:rsid w:val="00795C92"/>
    <w:rsid w:val="00796231"/>
    <w:rsid w:val="00796E9F"/>
    <w:rsid w:val="00796F81"/>
    <w:rsid w:val="00796FF3"/>
    <w:rsid w:val="00797211"/>
    <w:rsid w:val="00797591"/>
    <w:rsid w:val="007976B9"/>
    <w:rsid w:val="00797AAE"/>
    <w:rsid w:val="00797BC1"/>
    <w:rsid w:val="00797CFF"/>
    <w:rsid w:val="007A09C5"/>
    <w:rsid w:val="007A18EE"/>
    <w:rsid w:val="007A1CB3"/>
    <w:rsid w:val="007A27D5"/>
    <w:rsid w:val="007A2986"/>
    <w:rsid w:val="007A29DF"/>
    <w:rsid w:val="007A2C12"/>
    <w:rsid w:val="007A2FD0"/>
    <w:rsid w:val="007A306F"/>
    <w:rsid w:val="007A3BA1"/>
    <w:rsid w:val="007A43A6"/>
    <w:rsid w:val="007A43E6"/>
    <w:rsid w:val="007A4941"/>
    <w:rsid w:val="007A4FC8"/>
    <w:rsid w:val="007A528C"/>
    <w:rsid w:val="007A581E"/>
    <w:rsid w:val="007A58A6"/>
    <w:rsid w:val="007A6697"/>
    <w:rsid w:val="007A67AD"/>
    <w:rsid w:val="007A6D00"/>
    <w:rsid w:val="007A72F6"/>
    <w:rsid w:val="007A74C6"/>
    <w:rsid w:val="007A74D8"/>
    <w:rsid w:val="007A7541"/>
    <w:rsid w:val="007B0037"/>
    <w:rsid w:val="007B005E"/>
    <w:rsid w:val="007B0069"/>
    <w:rsid w:val="007B051C"/>
    <w:rsid w:val="007B0F9D"/>
    <w:rsid w:val="007B15F3"/>
    <w:rsid w:val="007B18BA"/>
    <w:rsid w:val="007B1951"/>
    <w:rsid w:val="007B2340"/>
    <w:rsid w:val="007B2410"/>
    <w:rsid w:val="007B25B0"/>
    <w:rsid w:val="007B2985"/>
    <w:rsid w:val="007B355D"/>
    <w:rsid w:val="007B3C0A"/>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589"/>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898"/>
    <w:rsid w:val="007C79F6"/>
    <w:rsid w:val="007D02F7"/>
    <w:rsid w:val="007D04E5"/>
    <w:rsid w:val="007D05B1"/>
    <w:rsid w:val="007D0A8D"/>
    <w:rsid w:val="007D0BE6"/>
    <w:rsid w:val="007D1207"/>
    <w:rsid w:val="007D1BA7"/>
    <w:rsid w:val="007D2097"/>
    <w:rsid w:val="007D22F4"/>
    <w:rsid w:val="007D2579"/>
    <w:rsid w:val="007D25B7"/>
    <w:rsid w:val="007D3918"/>
    <w:rsid w:val="007D3FB3"/>
    <w:rsid w:val="007D41BD"/>
    <w:rsid w:val="007D42D5"/>
    <w:rsid w:val="007D44CF"/>
    <w:rsid w:val="007D4CBB"/>
    <w:rsid w:val="007D4FDE"/>
    <w:rsid w:val="007D55DA"/>
    <w:rsid w:val="007D5901"/>
    <w:rsid w:val="007D65F1"/>
    <w:rsid w:val="007D69A2"/>
    <w:rsid w:val="007D6AE3"/>
    <w:rsid w:val="007D6E0D"/>
    <w:rsid w:val="007D7526"/>
    <w:rsid w:val="007D76E5"/>
    <w:rsid w:val="007D7A74"/>
    <w:rsid w:val="007E00CE"/>
    <w:rsid w:val="007E0125"/>
    <w:rsid w:val="007E0255"/>
    <w:rsid w:val="007E03B4"/>
    <w:rsid w:val="007E057A"/>
    <w:rsid w:val="007E064A"/>
    <w:rsid w:val="007E07FE"/>
    <w:rsid w:val="007E0EAB"/>
    <w:rsid w:val="007E0FDB"/>
    <w:rsid w:val="007E1521"/>
    <w:rsid w:val="007E161A"/>
    <w:rsid w:val="007E1C01"/>
    <w:rsid w:val="007E1FF7"/>
    <w:rsid w:val="007E2614"/>
    <w:rsid w:val="007E2D95"/>
    <w:rsid w:val="007E2EA3"/>
    <w:rsid w:val="007E3081"/>
    <w:rsid w:val="007E334F"/>
    <w:rsid w:val="007E3552"/>
    <w:rsid w:val="007E369B"/>
    <w:rsid w:val="007E39DF"/>
    <w:rsid w:val="007E4497"/>
    <w:rsid w:val="007E4500"/>
    <w:rsid w:val="007E4610"/>
    <w:rsid w:val="007E4715"/>
    <w:rsid w:val="007E4B97"/>
    <w:rsid w:val="007E4F53"/>
    <w:rsid w:val="007E505B"/>
    <w:rsid w:val="007E5755"/>
    <w:rsid w:val="007E66D0"/>
    <w:rsid w:val="007E6DB8"/>
    <w:rsid w:val="007E7091"/>
    <w:rsid w:val="007E7485"/>
    <w:rsid w:val="007E774D"/>
    <w:rsid w:val="007E7FE0"/>
    <w:rsid w:val="007E7FFC"/>
    <w:rsid w:val="007F024F"/>
    <w:rsid w:val="007F06DB"/>
    <w:rsid w:val="007F14BE"/>
    <w:rsid w:val="007F1686"/>
    <w:rsid w:val="007F1978"/>
    <w:rsid w:val="007F1BBC"/>
    <w:rsid w:val="007F227F"/>
    <w:rsid w:val="007F2668"/>
    <w:rsid w:val="007F26FA"/>
    <w:rsid w:val="007F2885"/>
    <w:rsid w:val="007F2E28"/>
    <w:rsid w:val="007F33AF"/>
    <w:rsid w:val="007F3745"/>
    <w:rsid w:val="007F37F9"/>
    <w:rsid w:val="007F3907"/>
    <w:rsid w:val="007F3DAD"/>
    <w:rsid w:val="007F41FC"/>
    <w:rsid w:val="007F4C41"/>
    <w:rsid w:val="007F6327"/>
    <w:rsid w:val="007F68C2"/>
    <w:rsid w:val="007F6A42"/>
    <w:rsid w:val="007F6C58"/>
    <w:rsid w:val="008005BA"/>
    <w:rsid w:val="00800F2D"/>
    <w:rsid w:val="008011CA"/>
    <w:rsid w:val="008011FE"/>
    <w:rsid w:val="008016E3"/>
    <w:rsid w:val="00801B68"/>
    <w:rsid w:val="00801DCD"/>
    <w:rsid w:val="00802416"/>
    <w:rsid w:val="00802AE3"/>
    <w:rsid w:val="00802D0F"/>
    <w:rsid w:val="00802D2F"/>
    <w:rsid w:val="00802DA9"/>
    <w:rsid w:val="008037D4"/>
    <w:rsid w:val="00803EE7"/>
    <w:rsid w:val="00803F64"/>
    <w:rsid w:val="00803FAE"/>
    <w:rsid w:val="00804599"/>
    <w:rsid w:val="0080530A"/>
    <w:rsid w:val="00805511"/>
    <w:rsid w:val="008055F0"/>
    <w:rsid w:val="008057A0"/>
    <w:rsid w:val="00805C4D"/>
    <w:rsid w:val="00805CC8"/>
    <w:rsid w:val="0080605F"/>
    <w:rsid w:val="008064E8"/>
    <w:rsid w:val="00806659"/>
    <w:rsid w:val="00806A15"/>
    <w:rsid w:val="00806B45"/>
    <w:rsid w:val="00806C7F"/>
    <w:rsid w:val="00806FE7"/>
    <w:rsid w:val="008075FA"/>
    <w:rsid w:val="00807786"/>
    <w:rsid w:val="00807CC4"/>
    <w:rsid w:val="00807F45"/>
    <w:rsid w:val="00810104"/>
    <w:rsid w:val="0081185D"/>
    <w:rsid w:val="00811CD0"/>
    <w:rsid w:val="00811FCB"/>
    <w:rsid w:val="008120AF"/>
    <w:rsid w:val="008120CD"/>
    <w:rsid w:val="008124DF"/>
    <w:rsid w:val="00813478"/>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7C"/>
    <w:rsid w:val="00817196"/>
    <w:rsid w:val="008174AA"/>
    <w:rsid w:val="00817D6A"/>
    <w:rsid w:val="00820086"/>
    <w:rsid w:val="00820386"/>
    <w:rsid w:val="0082080A"/>
    <w:rsid w:val="00820CC3"/>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956"/>
    <w:rsid w:val="00825C42"/>
    <w:rsid w:val="00825D25"/>
    <w:rsid w:val="00825DD2"/>
    <w:rsid w:val="00826CFE"/>
    <w:rsid w:val="00826F8B"/>
    <w:rsid w:val="008270B3"/>
    <w:rsid w:val="008274D9"/>
    <w:rsid w:val="008277F6"/>
    <w:rsid w:val="00827D6F"/>
    <w:rsid w:val="00830388"/>
    <w:rsid w:val="008309B3"/>
    <w:rsid w:val="00830E36"/>
    <w:rsid w:val="008314AE"/>
    <w:rsid w:val="008315A3"/>
    <w:rsid w:val="008315DE"/>
    <w:rsid w:val="0083160A"/>
    <w:rsid w:val="00831AD1"/>
    <w:rsid w:val="00831B28"/>
    <w:rsid w:val="00832087"/>
    <w:rsid w:val="008320EA"/>
    <w:rsid w:val="008324B5"/>
    <w:rsid w:val="00832947"/>
    <w:rsid w:val="00832D25"/>
    <w:rsid w:val="00833073"/>
    <w:rsid w:val="008335D5"/>
    <w:rsid w:val="0083364C"/>
    <w:rsid w:val="00833F3F"/>
    <w:rsid w:val="0083457C"/>
    <w:rsid w:val="008348CE"/>
    <w:rsid w:val="00834B1E"/>
    <w:rsid w:val="00834BCE"/>
    <w:rsid w:val="00834CB8"/>
    <w:rsid w:val="00834F36"/>
    <w:rsid w:val="008351C9"/>
    <w:rsid w:val="00835491"/>
    <w:rsid w:val="008355CE"/>
    <w:rsid w:val="0083697F"/>
    <w:rsid w:val="00836A23"/>
    <w:rsid w:val="00837475"/>
    <w:rsid w:val="008376AC"/>
    <w:rsid w:val="00837CEC"/>
    <w:rsid w:val="00837FC8"/>
    <w:rsid w:val="0084028A"/>
    <w:rsid w:val="008408AD"/>
    <w:rsid w:val="0084113A"/>
    <w:rsid w:val="00841253"/>
    <w:rsid w:val="00841278"/>
    <w:rsid w:val="00841289"/>
    <w:rsid w:val="00841419"/>
    <w:rsid w:val="00841CF8"/>
    <w:rsid w:val="00842ACD"/>
    <w:rsid w:val="00843750"/>
    <w:rsid w:val="00843A66"/>
    <w:rsid w:val="00843BA6"/>
    <w:rsid w:val="00843F92"/>
    <w:rsid w:val="00843FC2"/>
    <w:rsid w:val="0084410F"/>
    <w:rsid w:val="008444E8"/>
    <w:rsid w:val="0084463F"/>
    <w:rsid w:val="00844742"/>
    <w:rsid w:val="008448F9"/>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AE"/>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4C75"/>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B3"/>
    <w:rsid w:val="00862580"/>
    <w:rsid w:val="00862C61"/>
    <w:rsid w:val="00862D23"/>
    <w:rsid w:val="0086300C"/>
    <w:rsid w:val="00863345"/>
    <w:rsid w:val="00863A25"/>
    <w:rsid w:val="00863E21"/>
    <w:rsid w:val="008644DE"/>
    <w:rsid w:val="00864626"/>
    <w:rsid w:val="008647E4"/>
    <w:rsid w:val="008647E5"/>
    <w:rsid w:val="00864B00"/>
    <w:rsid w:val="00865333"/>
    <w:rsid w:val="008655CC"/>
    <w:rsid w:val="00865689"/>
    <w:rsid w:val="00865AC2"/>
    <w:rsid w:val="00865C82"/>
    <w:rsid w:val="00865D85"/>
    <w:rsid w:val="00865DF7"/>
    <w:rsid w:val="008663E0"/>
    <w:rsid w:val="0086665B"/>
    <w:rsid w:val="00866C06"/>
    <w:rsid w:val="0086712E"/>
    <w:rsid w:val="008677FD"/>
    <w:rsid w:val="00867BA1"/>
    <w:rsid w:val="00867CCD"/>
    <w:rsid w:val="00867E96"/>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DD3"/>
    <w:rsid w:val="00873E50"/>
    <w:rsid w:val="008741E4"/>
    <w:rsid w:val="008742DA"/>
    <w:rsid w:val="00874312"/>
    <w:rsid w:val="0087437C"/>
    <w:rsid w:val="00874E2E"/>
    <w:rsid w:val="00875261"/>
    <w:rsid w:val="00875C9A"/>
    <w:rsid w:val="00875CD7"/>
    <w:rsid w:val="00875E0C"/>
    <w:rsid w:val="00876364"/>
    <w:rsid w:val="00876586"/>
    <w:rsid w:val="008766CC"/>
    <w:rsid w:val="00876720"/>
    <w:rsid w:val="00876B4D"/>
    <w:rsid w:val="008773BB"/>
    <w:rsid w:val="00877B91"/>
    <w:rsid w:val="00877F18"/>
    <w:rsid w:val="008800D9"/>
    <w:rsid w:val="00880D5E"/>
    <w:rsid w:val="00881C3C"/>
    <w:rsid w:val="0088201E"/>
    <w:rsid w:val="00882299"/>
    <w:rsid w:val="008825EA"/>
    <w:rsid w:val="00882709"/>
    <w:rsid w:val="00882D65"/>
    <w:rsid w:val="00882E5B"/>
    <w:rsid w:val="0088330C"/>
    <w:rsid w:val="00883424"/>
    <w:rsid w:val="00883C2B"/>
    <w:rsid w:val="00884099"/>
    <w:rsid w:val="00884491"/>
    <w:rsid w:val="008849A2"/>
    <w:rsid w:val="00885B61"/>
    <w:rsid w:val="00885DFF"/>
    <w:rsid w:val="00885E35"/>
    <w:rsid w:val="00886371"/>
    <w:rsid w:val="008863D2"/>
    <w:rsid w:val="0088712F"/>
    <w:rsid w:val="0088743E"/>
    <w:rsid w:val="00887929"/>
    <w:rsid w:val="0089024D"/>
    <w:rsid w:val="008907E0"/>
    <w:rsid w:val="00890D9F"/>
    <w:rsid w:val="00891B1E"/>
    <w:rsid w:val="00891BEB"/>
    <w:rsid w:val="0089265E"/>
    <w:rsid w:val="00892CC3"/>
    <w:rsid w:val="00892FCA"/>
    <w:rsid w:val="008933C5"/>
    <w:rsid w:val="00893422"/>
    <w:rsid w:val="008934F0"/>
    <w:rsid w:val="008937E9"/>
    <w:rsid w:val="008939C6"/>
    <w:rsid w:val="00894A88"/>
    <w:rsid w:val="00894D6E"/>
    <w:rsid w:val="00894DB9"/>
    <w:rsid w:val="00894F80"/>
    <w:rsid w:val="00895030"/>
    <w:rsid w:val="0089531B"/>
    <w:rsid w:val="00895386"/>
    <w:rsid w:val="0089599B"/>
    <w:rsid w:val="00895AC7"/>
    <w:rsid w:val="00896080"/>
    <w:rsid w:val="00896130"/>
    <w:rsid w:val="008968D3"/>
    <w:rsid w:val="0089722A"/>
    <w:rsid w:val="00897B6D"/>
    <w:rsid w:val="008A0555"/>
    <w:rsid w:val="008A06EF"/>
    <w:rsid w:val="008A1126"/>
    <w:rsid w:val="008A1E87"/>
    <w:rsid w:val="008A21FF"/>
    <w:rsid w:val="008A226A"/>
    <w:rsid w:val="008A23A8"/>
    <w:rsid w:val="008A299B"/>
    <w:rsid w:val="008A2A9B"/>
    <w:rsid w:val="008A2C9E"/>
    <w:rsid w:val="008A2CE2"/>
    <w:rsid w:val="008A2D2A"/>
    <w:rsid w:val="008A2FC8"/>
    <w:rsid w:val="008A30AC"/>
    <w:rsid w:val="008A3688"/>
    <w:rsid w:val="008A3A78"/>
    <w:rsid w:val="008A44B8"/>
    <w:rsid w:val="008A4A3A"/>
    <w:rsid w:val="008A4C8E"/>
    <w:rsid w:val="008A4F2A"/>
    <w:rsid w:val="008A51A8"/>
    <w:rsid w:val="008A54A8"/>
    <w:rsid w:val="008A54C7"/>
    <w:rsid w:val="008A5788"/>
    <w:rsid w:val="008A5943"/>
    <w:rsid w:val="008A5E8E"/>
    <w:rsid w:val="008A6040"/>
    <w:rsid w:val="008A6271"/>
    <w:rsid w:val="008A6742"/>
    <w:rsid w:val="008A67B1"/>
    <w:rsid w:val="008A6AB9"/>
    <w:rsid w:val="008A6ED8"/>
    <w:rsid w:val="008A704B"/>
    <w:rsid w:val="008A77D8"/>
    <w:rsid w:val="008A7B40"/>
    <w:rsid w:val="008A7F2B"/>
    <w:rsid w:val="008B01E1"/>
    <w:rsid w:val="008B0252"/>
    <w:rsid w:val="008B02CD"/>
    <w:rsid w:val="008B0483"/>
    <w:rsid w:val="008B0BA3"/>
    <w:rsid w:val="008B0D87"/>
    <w:rsid w:val="008B120C"/>
    <w:rsid w:val="008B22AC"/>
    <w:rsid w:val="008B2770"/>
    <w:rsid w:val="008B2795"/>
    <w:rsid w:val="008B28C1"/>
    <w:rsid w:val="008B292C"/>
    <w:rsid w:val="008B34FC"/>
    <w:rsid w:val="008B3DD7"/>
    <w:rsid w:val="008B43B0"/>
    <w:rsid w:val="008B43FF"/>
    <w:rsid w:val="008B4529"/>
    <w:rsid w:val="008B47C7"/>
    <w:rsid w:val="008B4EA9"/>
    <w:rsid w:val="008B51A0"/>
    <w:rsid w:val="008B525B"/>
    <w:rsid w:val="008B58DA"/>
    <w:rsid w:val="008B592A"/>
    <w:rsid w:val="008B5FDF"/>
    <w:rsid w:val="008B6577"/>
    <w:rsid w:val="008B69EB"/>
    <w:rsid w:val="008B6BD2"/>
    <w:rsid w:val="008B6DB8"/>
    <w:rsid w:val="008B70DA"/>
    <w:rsid w:val="008B7566"/>
    <w:rsid w:val="008B767E"/>
    <w:rsid w:val="008B7B5C"/>
    <w:rsid w:val="008C066F"/>
    <w:rsid w:val="008C08FA"/>
    <w:rsid w:val="008C0C99"/>
    <w:rsid w:val="008C0E7F"/>
    <w:rsid w:val="008C10FD"/>
    <w:rsid w:val="008C1752"/>
    <w:rsid w:val="008C1914"/>
    <w:rsid w:val="008C1D60"/>
    <w:rsid w:val="008C2017"/>
    <w:rsid w:val="008C2245"/>
    <w:rsid w:val="008C25A1"/>
    <w:rsid w:val="008C26B8"/>
    <w:rsid w:val="008C27FB"/>
    <w:rsid w:val="008C404F"/>
    <w:rsid w:val="008C4958"/>
    <w:rsid w:val="008C4A4D"/>
    <w:rsid w:val="008C4BAA"/>
    <w:rsid w:val="008C4E0D"/>
    <w:rsid w:val="008C50B6"/>
    <w:rsid w:val="008C56D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CAE"/>
    <w:rsid w:val="008D0DB4"/>
    <w:rsid w:val="008D0F7E"/>
    <w:rsid w:val="008D1970"/>
    <w:rsid w:val="008D2365"/>
    <w:rsid w:val="008D26F1"/>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3A9"/>
    <w:rsid w:val="008E04A2"/>
    <w:rsid w:val="008E065E"/>
    <w:rsid w:val="008E0927"/>
    <w:rsid w:val="008E1163"/>
    <w:rsid w:val="008E11CA"/>
    <w:rsid w:val="008E11D3"/>
    <w:rsid w:val="008E1508"/>
    <w:rsid w:val="008E1909"/>
    <w:rsid w:val="008E1CBE"/>
    <w:rsid w:val="008E3030"/>
    <w:rsid w:val="008E38AE"/>
    <w:rsid w:val="008E3A3E"/>
    <w:rsid w:val="008E3AEF"/>
    <w:rsid w:val="008E4B89"/>
    <w:rsid w:val="008E5111"/>
    <w:rsid w:val="008E539F"/>
    <w:rsid w:val="008E5D41"/>
    <w:rsid w:val="008E5ED8"/>
    <w:rsid w:val="008E6078"/>
    <w:rsid w:val="008E6654"/>
    <w:rsid w:val="008E68F5"/>
    <w:rsid w:val="008E69F1"/>
    <w:rsid w:val="008E6B25"/>
    <w:rsid w:val="008E6E64"/>
    <w:rsid w:val="008E74F2"/>
    <w:rsid w:val="008E75A9"/>
    <w:rsid w:val="008E7E14"/>
    <w:rsid w:val="008E7FF5"/>
    <w:rsid w:val="008F0667"/>
    <w:rsid w:val="008F1EAB"/>
    <w:rsid w:val="008F1FAB"/>
    <w:rsid w:val="008F2A8F"/>
    <w:rsid w:val="008F3080"/>
    <w:rsid w:val="008F33DC"/>
    <w:rsid w:val="008F3E3F"/>
    <w:rsid w:val="008F4318"/>
    <w:rsid w:val="008F46D1"/>
    <w:rsid w:val="008F477F"/>
    <w:rsid w:val="008F49D0"/>
    <w:rsid w:val="008F4F61"/>
    <w:rsid w:val="008F532C"/>
    <w:rsid w:val="008F546E"/>
    <w:rsid w:val="008F5957"/>
    <w:rsid w:val="008F6198"/>
    <w:rsid w:val="008F69FC"/>
    <w:rsid w:val="008F6BDF"/>
    <w:rsid w:val="008F6DBD"/>
    <w:rsid w:val="008F7468"/>
    <w:rsid w:val="008F7645"/>
    <w:rsid w:val="008F7A0C"/>
    <w:rsid w:val="00900214"/>
    <w:rsid w:val="0090021C"/>
    <w:rsid w:val="009006E2"/>
    <w:rsid w:val="009009C4"/>
    <w:rsid w:val="00900C4E"/>
    <w:rsid w:val="00900CD0"/>
    <w:rsid w:val="00900E01"/>
    <w:rsid w:val="00901505"/>
    <w:rsid w:val="009018C9"/>
    <w:rsid w:val="009020AA"/>
    <w:rsid w:val="00902350"/>
    <w:rsid w:val="0090336B"/>
    <w:rsid w:val="00903CC5"/>
    <w:rsid w:val="00903D98"/>
    <w:rsid w:val="00904524"/>
    <w:rsid w:val="00904981"/>
    <w:rsid w:val="00904BDF"/>
    <w:rsid w:val="009053AA"/>
    <w:rsid w:val="00905FE9"/>
    <w:rsid w:val="0090647B"/>
    <w:rsid w:val="00906939"/>
    <w:rsid w:val="00906B09"/>
    <w:rsid w:val="0090706B"/>
    <w:rsid w:val="009074E3"/>
    <w:rsid w:val="00907C0A"/>
    <w:rsid w:val="00907D94"/>
    <w:rsid w:val="00907F5D"/>
    <w:rsid w:val="0091029C"/>
    <w:rsid w:val="00910616"/>
    <w:rsid w:val="00910B7D"/>
    <w:rsid w:val="009113FB"/>
    <w:rsid w:val="009118B2"/>
    <w:rsid w:val="00911C82"/>
    <w:rsid w:val="00911DFB"/>
    <w:rsid w:val="00911F6B"/>
    <w:rsid w:val="0091291D"/>
    <w:rsid w:val="009132E4"/>
    <w:rsid w:val="009139D9"/>
    <w:rsid w:val="00914217"/>
    <w:rsid w:val="009144DF"/>
    <w:rsid w:val="009147BE"/>
    <w:rsid w:val="009149B9"/>
    <w:rsid w:val="00914A1F"/>
    <w:rsid w:val="00914AD8"/>
    <w:rsid w:val="00914D78"/>
    <w:rsid w:val="00914FF6"/>
    <w:rsid w:val="00915462"/>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BF9"/>
    <w:rsid w:val="00920E23"/>
    <w:rsid w:val="00920E27"/>
    <w:rsid w:val="00921111"/>
    <w:rsid w:val="009214EF"/>
    <w:rsid w:val="00921E3C"/>
    <w:rsid w:val="00921F09"/>
    <w:rsid w:val="00922010"/>
    <w:rsid w:val="0092222C"/>
    <w:rsid w:val="00922338"/>
    <w:rsid w:val="0092275D"/>
    <w:rsid w:val="00923310"/>
    <w:rsid w:val="00923A5A"/>
    <w:rsid w:val="00923DC4"/>
    <w:rsid w:val="00923FE6"/>
    <w:rsid w:val="0092400B"/>
    <w:rsid w:val="009240FD"/>
    <w:rsid w:val="00924347"/>
    <w:rsid w:val="009247D8"/>
    <w:rsid w:val="00924C54"/>
    <w:rsid w:val="00924CE2"/>
    <w:rsid w:val="009250D1"/>
    <w:rsid w:val="00925441"/>
    <w:rsid w:val="009257D8"/>
    <w:rsid w:val="00925B8E"/>
    <w:rsid w:val="00925D04"/>
    <w:rsid w:val="00925F0E"/>
    <w:rsid w:val="0092625B"/>
    <w:rsid w:val="009264F1"/>
    <w:rsid w:val="009265AC"/>
    <w:rsid w:val="00926EB6"/>
    <w:rsid w:val="009272BC"/>
    <w:rsid w:val="0092767E"/>
    <w:rsid w:val="00927ABE"/>
    <w:rsid w:val="00927C5E"/>
    <w:rsid w:val="00927D47"/>
    <w:rsid w:val="00930340"/>
    <w:rsid w:val="0093068D"/>
    <w:rsid w:val="00930A21"/>
    <w:rsid w:val="00931B49"/>
    <w:rsid w:val="00931BD9"/>
    <w:rsid w:val="00933227"/>
    <w:rsid w:val="00933853"/>
    <w:rsid w:val="0093432F"/>
    <w:rsid w:val="009345DF"/>
    <w:rsid w:val="009347A2"/>
    <w:rsid w:val="009348FA"/>
    <w:rsid w:val="00934A7E"/>
    <w:rsid w:val="00934C05"/>
    <w:rsid w:val="00934D04"/>
    <w:rsid w:val="00934D26"/>
    <w:rsid w:val="00935360"/>
    <w:rsid w:val="009357BF"/>
    <w:rsid w:val="009358AB"/>
    <w:rsid w:val="00935CAF"/>
    <w:rsid w:val="0093602F"/>
    <w:rsid w:val="0093642D"/>
    <w:rsid w:val="009368F3"/>
    <w:rsid w:val="009369F9"/>
    <w:rsid w:val="009371D5"/>
    <w:rsid w:val="0093729D"/>
    <w:rsid w:val="00937B30"/>
    <w:rsid w:val="00937B71"/>
    <w:rsid w:val="00937E2F"/>
    <w:rsid w:val="00937F06"/>
    <w:rsid w:val="00937F68"/>
    <w:rsid w:val="00940C83"/>
    <w:rsid w:val="00940E19"/>
    <w:rsid w:val="00941158"/>
    <w:rsid w:val="00941239"/>
    <w:rsid w:val="00941559"/>
    <w:rsid w:val="00941636"/>
    <w:rsid w:val="009425BB"/>
    <w:rsid w:val="009425EB"/>
    <w:rsid w:val="0094285E"/>
    <w:rsid w:val="00942B09"/>
    <w:rsid w:val="00942C72"/>
    <w:rsid w:val="00942D9D"/>
    <w:rsid w:val="00943742"/>
    <w:rsid w:val="00943D8C"/>
    <w:rsid w:val="00944564"/>
    <w:rsid w:val="009449A7"/>
    <w:rsid w:val="0094541E"/>
    <w:rsid w:val="0094568D"/>
    <w:rsid w:val="00945901"/>
    <w:rsid w:val="00945C05"/>
    <w:rsid w:val="0094608C"/>
    <w:rsid w:val="00946737"/>
    <w:rsid w:val="00946945"/>
    <w:rsid w:val="00947070"/>
    <w:rsid w:val="00947223"/>
    <w:rsid w:val="00947713"/>
    <w:rsid w:val="00947F9C"/>
    <w:rsid w:val="00950024"/>
    <w:rsid w:val="009501B7"/>
    <w:rsid w:val="00950CAD"/>
    <w:rsid w:val="00950DC7"/>
    <w:rsid w:val="00950DE6"/>
    <w:rsid w:val="00950DE7"/>
    <w:rsid w:val="00950E54"/>
    <w:rsid w:val="00951336"/>
    <w:rsid w:val="00952E08"/>
    <w:rsid w:val="00953920"/>
    <w:rsid w:val="00953D47"/>
    <w:rsid w:val="00953F2C"/>
    <w:rsid w:val="00954869"/>
    <w:rsid w:val="00954AA2"/>
    <w:rsid w:val="00954DE2"/>
    <w:rsid w:val="00954F42"/>
    <w:rsid w:val="00954FE9"/>
    <w:rsid w:val="009555CE"/>
    <w:rsid w:val="00955694"/>
    <w:rsid w:val="00955BCC"/>
    <w:rsid w:val="0095681E"/>
    <w:rsid w:val="00956B83"/>
    <w:rsid w:val="00956C26"/>
    <w:rsid w:val="00956CF8"/>
    <w:rsid w:val="00956DDA"/>
    <w:rsid w:val="009572D4"/>
    <w:rsid w:val="00957C34"/>
    <w:rsid w:val="00957F98"/>
    <w:rsid w:val="00960060"/>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3956"/>
    <w:rsid w:val="00963DBE"/>
    <w:rsid w:val="00964062"/>
    <w:rsid w:val="00964169"/>
    <w:rsid w:val="009641D1"/>
    <w:rsid w:val="0096430A"/>
    <w:rsid w:val="0096434E"/>
    <w:rsid w:val="009647A8"/>
    <w:rsid w:val="0096482E"/>
    <w:rsid w:val="00964977"/>
    <w:rsid w:val="00964DEE"/>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5C9"/>
    <w:rsid w:val="00971F08"/>
    <w:rsid w:val="00972943"/>
    <w:rsid w:val="00972A4F"/>
    <w:rsid w:val="00972AD5"/>
    <w:rsid w:val="00972C43"/>
    <w:rsid w:val="00972C91"/>
    <w:rsid w:val="009731D8"/>
    <w:rsid w:val="00973246"/>
    <w:rsid w:val="00973AA4"/>
    <w:rsid w:val="00973AC1"/>
    <w:rsid w:val="00973D04"/>
    <w:rsid w:val="009741B9"/>
    <w:rsid w:val="009747BB"/>
    <w:rsid w:val="0097497B"/>
    <w:rsid w:val="0097532E"/>
    <w:rsid w:val="0097571A"/>
    <w:rsid w:val="00975F4F"/>
    <w:rsid w:val="00975F66"/>
    <w:rsid w:val="0097603D"/>
    <w:rsid w:val="00976949"/>
    <w:rsid w:val="00976A44"/>
    <w:rsid w:val="00977294"/>
    <w:rsid w:val="009773DA"/>
    <w:rsid w:val="00977A7A"/>
    <w:rsid w:val="00977FCF"/>
    <w:rsid w:val="0098027B"/>
    <w:rsid w:val="00980477"/>
    <w:rsid w:val="009805C3"/>
    <w:rsid w:val="0098177B"/>
    <w:rsid w:val="00981E48"/>
    <w:rsid w:val="00982687"/>
    <w:rsid w:val="00982F12"/>
    <w:rsid w:val="00982F3D"/>
    <w:rsid w:val="00982FF9"/>
    <w:rsid w:val="009831D4"/>
    <w:rsid w:val="009833B6"/>
    <w:rsid w:val="00983502"/>
    <w:rsid w:val="0098387E"/>
    <w:rsid w:val="00983E66"/>
    <w:rsid w:val="00983F03"/>
    <w:rsid w:val="00985136"/>
    <w:rsid w:val="00985253"/>
    <w:rsid w:val="009853B3"/>
    <w:rsid w:val="0098568D"/>
    <w:rsid w:val="00985A07"/>
    <w:rsid w:val="00985AB4"/>
    <w:rsid w:val="009862C4"/>
    <w:rsid w:val="0098635E"/>
    <w:rsid w:val="0098637F"/>
    <w:rsid w:val="0098638E"/>
    <w:rsid w:val="00986A01"/>
    <w:rsid w:val="00986BB2"/>
    <w:rsid w:val="00986E5B"/>
    <w:rsid w:val="00986F1D"/>
    <w:rsid w:val="0098703C"/>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0EF"/>
    <w:rsid w:val="00993307"/>
    <w:rsid w:val="00993B87"/>
    <w:rsid w:val="00994375"/>
    <w:rsid w:val="00994D60"/>
    <w:rsid w:val="00994DCA"/>
    <w:rsid w:val="009951F6"/>
    <w:rsid w:val="009953E9"/>
    <w:rsid w:val="0099566C"/>
    <w:rsid w:val="009957BF"/>
    <w:rsid w:val="00995842"/>
    <w:rsid w:val="009958AB"/>
    <w:rsid w:val="009959FE"/>
    <w:rsid w:val="00995A34"/>
    <w:rsid w:val="00995AEE"/>
    <w:rsid w:val="00995B7A"/>
    <w:rsid w:val="009960EC"/>
    <w:rsid w:val="00996289"/>
    <w:rsid w:val="00996988"/>
    <w:rsid w:val="00996E1D"/>
    <w:rsid w:val="009970DD"/>
    <w:rsid w:val="0099771B"/>
    <w:rsid w:val="009A0E2C"/>
    <w:rsid w:val="009A0FBA"/>
    <w:rsid w:val="009A1601"/>
    <w:rsid w:val="009A21F1"/>
    <w:rsid w:val="009A27A9"/>
    <w:rsid w:val="009A2BC6"/>
    <w:rsid w:val="009A3A20"/>
    <w:rsid w:val="009A3AE3"/>
    <w:rsid w:val="009A3DBF"/>
    <w:rsid w:val="009A43E1"/>
    <w:rsid w:val="009A462D"/>
    <w:rsid w:val="009A46C4"/>
    <w:rsid w:val="009A4E58"/>
    <w:rsid w:val="009A5401"/>
    <w:rsid w:val="009A57A7"/>
    <w:rsid w:val="009A584B"/>
    <w:rsid w:val="009A59DA"/>
    <w:rsid w:val="009A5C39"/>
    <w:rsid w:val="009A5CBA"/>
    <w:rsid w:val="009A6144"/>
    <w:rsid w:val="009A6154"/>
    <w:rsid w:val="009A6442"/>
    <w:rsid w:val="009A66E0"/>
    <w:rsid w:val="009A678F"/>
    <w:rsid w:val="009A6F2D"/>
    <w:rsid w:val="009A7022"/>
    <w:rsid w:val="009A7068"/>
    <w:rsid w:val="009A7349"/>
    <w:rsid w:val="009A746A"/>
    <w:rsid w:val="009A74E9"/>
    <w:rsid w:val="009A79E5"/>
    <w:rsid w:val="009B0419"/>
    <w:rsid w:val="009B0B83"/>
    <w:rsid w:val="009B0D6F"/>
    <w:rsid w:val="009B1719"/>
    <w:rsid w:val="009B1AEB"/>
    <w:rsid w:val="009B1B39"/>
    <w:rsid w:val="009B1F30"/>
    <w:rsid w:val="009B20E8"/>
    <w:rsid w:val="009B2D33"/>
    <w:rsid w:val="009B31CD"/>
    <w:rsid w:val="009B3AC2"/>
    <w:rsid w:val="009B412B"/>
    <w:rsid w:val="009B453B"/>
    <w:rsid w:val="009B4DF4"/>
    <w:rsid w:val="009B4EE0"/>
    <w:rsid w:val="009B51FE"/>
    <w:rsid w:val="009B522F"/>
    <w:rsid w:val="009B5556"/>
    <w:rsid w:val="009B564E"/>
    <w:rsid w:val="009B5691"/>
    <w:rsid w:val="009B5C17"/>
    <w:rsid w:val="009B641A"/>
    <w:rsid w:val="009B6A21"/>
    <w:rsid w:val="009B6D6D"/>
    <w:rsid w:val="009B7221"/>
    <w:rsid w:val="009B753C"/>
    <w:rsid w:val="009B7777"/>
    <w:rsid w:val="009B7E87"/>
    <w:rsid w:val="009C059F"/>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727"/>
    <w:rsid w:val="009C5FCB"/>
    <w:rsid w:val="009C613F"/>
    <w:rsid w:val="009C6405"/>
    <w:rsid w:val="009C64F6"/>
    <w:rsid w:val="009C72F7"/>
    <w:rsid w:val="009C7FC4"/>
    <w:rsid w:val="009D03E6"/>
    <w:rsid w:val="009D0FC2"/>
    <w:rsid w:val="009D11B2"/>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5C11"/>
    <w:rsid w:val="009D63E2"/>
    <w:rsid w:val="009D653C"/>
    <w:rsid w:val="009D6B5C"/>
    <w:rsid w:val="009D6C01"/>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B1"/>
    <w:rsid w:val="009E4130"/>
    <w:rsid w:val="009E423B"/>
    <w:rsid w:val="009E47A3"/>
    <w:rsid w:val="009E490D"/>
    <w:rsid w:val="009E4AF6"/>
    <w:rsid w:val="009E54E1"/>
    <w:rsid w:val="009E5976"/>
    <w:rsid w:val="009E5F5E"/>
    <w:rsid w:val="009E613A"/>
    <w:rsid w:val="009E6AAF"/>
    <w:rsid w:val="009E6BF6"/>
    <w:rsid w:val="009E70CE"/>
    <w:rsid w:val="009E76EB"/>
    <w:rsid w:val="009E7B59"/>
    <w:rsid w:val="009E7F63"/>
    <w:rsid w:val="009F02C3"/>
    <w:rsid w:val="009F088A"/>
    <w:rsid w:val="009F08F3"/>
    <w:rsid w:val="009F0BD5"/>
    <w:rsid w:val="009F0EA0"/>
    <w:rsid w:val="009F11AA"/>
    <w:rsid w:val="009F1922"/>
    <w:rsid w:val="009F1CA9"/>
    <w:rsid w:val="009F1F84"/>
    <w:rsid w:val="009F2069"/>
    <w:rsid w:val="009F2691"/>
    <w:rsid w:val="009F2758"/>
    <w:rsid w:val="009F2DEA"/>
    <w:rsid w:val="009F344F"/>
    <w:rsid w:val="009F4341"/>
    <w:rsid w:val="009F4799"/>
    <w:rsid w:val="009F4FA7"/>
    <w:rsid w:val="009F5647"/>
    <w:rsid w:val="009F576F"/>
    <w:rsid w:val="009F591D"/>
    <w:rsid w:val="009F59E6"/>
    <w:rsid w:val="009F5D0F"/>
    <w:rsid w:val="009F6B85"/>
    <w:rsid w:val="009F76DE"/>
    <w:rsid w:val="009F7DC1"/>
    <w:rsid w:val="009F7F4B"/>
    <w:rsid w:val="00A00357"/>
    <w:rsid w:val="00A00C52"/>
    <w:rsid w:val="00A019C2"/>
    <w:rsid w:val="00A01CF4"/>
    <w:rsid w:val="00A022D4"/>
    <w:rsid w:val="00A02304"/>
    <w:rsid w:val="00A02307"/>
    <w:rsid w:val="00A025BC"/>
    <w:rsid w:val="00A025C2"/>
    <w:rsid w:val="00A02937"/>
    <w:rsid w:val="00A02AA3"/>
    <w:rsid w:val="00A03303"/>
    <w:rsid w:val="00A03B62"/>
    <w:rsid w:val="00A046AE"/>
    <w:rsid w:val="00A048A8"/>
    <w:rsid w:val="00A049F6"/>
    <w:rsid w:val="00A04A09"/>
    <w:rsid w:val="00A04AFC"/>
    <w:rsid w:val="00A04F49"/>
    <w:rsid w:val="00A05719"/>
    <w:rsid w:val="00A05A95"/>
    <w:rsid w:val="00A05DAD"/>
    <w:rsid w:val="00A06182"/>
    <w:rsid w:val="00A06242"/>
    <w:rsid w:val="00A073EA"/>
    <w:rsid w:val="00A07427"/>
    <w:rsid w:val="00A078A5"/>
    <w:rsid w:val="00A07DC7"/>
    <w:rsid w:val="00A10122"/>
    <w:rsid w:val="00A1012C"/>
    <w:rsid w:val="00A1066C"/>
    <w:rsid w:val="00A107CB"/>
    <w:rsid w:val="00A10F85"/>
    <w:rsid w:val="00A110C3"/>
    <w:rsid w:val="00A11318"/>
    <w:rsid w:val="00A11403"/>
    <w:rsid w:val="00A1148C"/>
    <w:rsid w:val="00A11D0D"/>
    <w:rsid w:val="00A12910"/>
    <w:rsid w:val="00A12CEC"/>
    <w:rsid w:val="00A12E2F"/>
    <w:rsid w:val="00A12FE9"/>
    <w:rsid w:val="00A13226"/>
    <w:rsid w:val="00A1325D"/>
    <w:rsid w:val="00A13306"/>
    <w:rsid w:val="00A13587"/>
    <w:rsid w:val="00A1380E"/>
    <w:rsid w:val="00A13C01"/>
    <w:rsid w:val="00A13E54"/>
    <w:rsid w:val="00A13E8E"/>
    <w:rsid w:val="00A13F1C"/>
    <w:rsid w:val="00A1469F"/>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F51"/>
    <w:rsid w:val="00A230B1"/>
    <w:rsid w:val="00A2351A"/>
    <w:rsid w:val="00A236D0"/>
    <w:rsid w:val="00A23722"/>
    <w:rsid w:val="00A23BEE"/>
    <w:rsid w:val="00A23BF9"/>
    <w:rsid w:val="00A23E05"/>
    <w:rsid w:val="00A242AE"/>
    <w:rsid w:val="00A2445F"/>
    <w:rsid w:val="00A24E18"/>
    <w:rsid w:val="00A24E96"/>
    <w:rsid w:val="00A253DB"/>
    <w:rsid w:val="00A25594"/>
    <w:rsid w:val="00A2636B"/>
    <w:rsid w:val="00A264A9"/>
    <w:rsid w:val="00A26FB4"/>
    <w:rsid w:val="00A27785"/>
    <w:rsid w:val="00A27DE8"/>
    <w:rsid w:val="00A27F93"/>
    <w:rsid w:val="00A30187"/>
    <w:rsid w:val="00A30C0A"/>
    <w:rsid w:val="00A3113F"/>
    <w:rsid w:val="00A312E9"/>
    <w:rsid w:val="00A3188A"/>
    <w:rsid w:val="00A319CB"/>
    <w:rsid w:val="00A322DB"/>
    <w:rsid w:val="00A3237C"/>
    <w:rsid w:val="00A32589"/>
    <w:rsid w:val="00A32942"/>
    <w:rsid w:val="00A32BAA"/>
    <w:rsid w:val="00A33687"/>
    <w:rsid w:val="00A3448A"/>
    <w:rsid w:val="00A34C4A"/>
    <w:rsid w:val="00A3565D"/>
    <w:rsid w:val="00A358B0"/>
    <w:rsid w:val="00A36004"/>
    <w:rsid w:val="00A36135"/>
    <w:rsid w:val="00A36297"/>
    <w:rsid w:val="00A367A0"/>
    <w:rsid w:val="00A36EA5"/>
    <w:rsid w:val="00A36EAB"/>
    <w:rsid w:val="00A37096"/>
    <w:rsid w:val="00A37109"/>
    <w:rsid w:val="00A373EF"/>
    <w:rsid w:val="00A3751C"/>
    <w:rsid w:val="00A37927"/>
    <w:rsid w:val="00A37C67"/>
    <w:rsid w:val="00A40021"/>
    <w:rsid w:val="00A40228"/>
    <w:rsid w:val="00A40ABE"/>
    <w:rsid w:val="00A40C4A"/>
    <w:rsid w:val="00A4130C"/>
    <w:rsid w:val="00A413F3"/>
    <w:rsid w:val="00A4154E"/>
    <w:rsid w:val="00A417EF"/>
    <w:rsid w:val="00A41CCB"/>
    <w:rsid w:val="00A41E2B"/>
    <w:rsid w:val="00A420B1"/>
    <w:rsid w:val="00A42927"/>
    <w:rsid w:val="00A42F85"/>
    <w:rsid w:val="00A434E7"/>
    <w:rsid w:val="00A438D3"/>
    <w:rsid w:val="00A43B3B"/>
    <w:rsid w:val="00A442BB"/>
    <w:rsid w:val="00A444EE"/>
    <w:rsid w:val="00A448DA"/>
    <w:rsid w:val="00A44B47"/>
    <w:rsid w:val="00A44CCC"/>
    <w:rsid w:val="00A45B74"/>
    <w:rsid w:val="00A45E74"/>
    <w:rsid w:val="00A4604E"/>
    <w:rsid w:val="00A46EF8"/>
    <w:rsid w:val="00A47411"/>
    <w:rsid w:val="00A4763C"/>
    <w:rsid w:val="00A47AFE"/>
    <w:rsid w:val="00A47C44"/>
    <w:rsid w:val="00A47EBD"/>
    <w:rsid w:val="00A5031D"/>
    <w:rsid w:val="00A505B5"/>
    <w:rsid w:val="00A50629"/>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67A"/>
    <w:rsid w:val="00A55BDE"/>
    <w:rsid w:val="00A55DB5"/>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5CD4"/>
    <w:rsid w:val="00A660A9"/>
    <w:rsid w:val="00A660AC"/>
    <w:rsid w:val="00A6670E"/>
    <w:rsid w:val="00A66C17"/>
    <w:rsid w:val="00A67D0E"/>
    <w:rsid w:val="00A67D8B"/>
    <w:rsid w:val="00A67E6C"/>
    <w:rsid w:val="00A7028C"/>
    <w:rsid w:val="00A70544"/>
    <w:rsid w:val="00A70AA6"/>
    <w:rsid w:val="00A70FB4"/>
    <w:rsid w:val="00A71718"/>
    <w:rsid w:val="00A7192A"/>
    <w:rsid w:val="00A71B99"/>
    <w:rsid w:val="00A71E73"/>
    <w:rsid w:val="00A7235F"/>
    <w:rsid w:val="00A7286F"/>
    <w:rsid w:val="00A7398B"/>
    <w:rsid w:val="00A739D0"/>
    <w:rsid w:val="00A739FF"/>
    <w:rsid w:val="00A74D5D"/>
    <w:rsid w:val="00A74E46"/>
    <w:rsid w:val="00A751A6"/>
    <w:rsid w:val="00A754B7"/>
    <w:rsid w:val="00A75662"/>
    <w:rsid w:val="00A761D4"/>
    <w:rsid w:val="00A7624B"/>
    <w:rsid w:val="00A7632A"/>
    <w:rsid w:val="00A76375"/>
    <w:rsid w:val="00A777A6"/>
    <w:rsid w:val="00A77EC4"/>
    <w:rsid w:val="00A802B6"/>
    <w:rsid w:val="00A809A7"/>
    <w:rsid w:val="00A80E52"/>
    <w:rsid w:val="00A80FEE"/>
    <w:rsid w:val="00A81005"/>
    <w:rsid w:val="00A819A2"/>
    <w:rsid w:val="00A82257"/>
    <w:rsid w:val="00A823E0"/>
    <w:rsid w:val="00A83576"/>
    <w:rsid w:val="00A8386C"/>
    <w:rsid w:val="00A84493"/>
    <w:rsid w:val="00A84A8E"/>
    <w:rsid w:val="00A84BFB"/>
    <w:rsid w:val="00A84CD5"/>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0EC"/>
    <w:rsid w:val="00A9442A"/>
    <w:rsid w:val="00A944BE"/>
    <w:rsid w:val="00A9534E"/>
    <w:rsid w:val="00A96080"/>
    <w:rsid w:val="00A967F5"/>
    <w:rsid w:val="00A96BD5"/>
    <w:rsid w:val="00A970E5"/>
    <w:rsid w:val="00A975D8"/>
    <w:rsid w:val="00A97705"/>
    <w:rsid w:val="00A97C02"/>
    <w:rsid w:val="00A97C0E"/>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CEE"/>
    <w:rsid w:val="00AA690B"/>
    <w:rsid w:val="00AA7070"/>
    <w:rsid w:val="00AA71FC"/>
    <w:rsid w:val="00AA7FDC"/>
    <w:rsid w:val="00AB024A"/>
    <w:rsid w:val="00AB0793"/>
    <w:rsid w:val="00AB0BC8"/>
    <w:rsid w:val="00AB103E"/>
    <w:rsid w:val="00AB11CA"/>
    <w:rsid w:val="00AB14D9"/>
    <w:rsid w:val="00AB1857"/>
    <w:rsid w:val="00AB1B98"/>
    <w:rsid w:val="00AB1C83"/>
    <w:rsid w:val="00AB26E1"/>
    <w:rsid w:val="00AB2911"/>
    <w:rsid w:val="00AB292C"/>
    <w:rsid w:val="00AB2A8C"/>
    <w:rsid w:val="00AB2EAD"/>
    <w:rsid w:val="00AB34D5"/>
    <w:rsid w:val="00AB35D6"/>
    <w:rsid w:val="00AB381F"/>
    <w:rsid w:val="00AB3BA4"/>
    <w:rsid w:val="00AB4184"/>
    <w:rsid w:val="00AB436D"/>
    <w:rsid w:val="00AB44E0"/>
    <w:rsid w:val="00AB4802"/>
    <w:rsid w:val="00AB48E5"/>
    <w:rsid w:val="00AB491B"/>
    <w:rsid w:val="00AB4AB8"/>
    <w:rsid w:val="00AB4D96"/>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690"/>
    <w:rsid w:val="00AC10E9"/>
    <w:rsid w:val="00AC130C"/>
    <w:rsid w:val="00AC167D"/>
    <w:rsid w:val="00AC1D8B"/>
    <w:rsid w:val="00AC2B58"/>
    <w:rsid w:val="00AC2ECD"/>
    <w:rsid w:val="00AC3119"/>
    <w:rsid w:val="00AC4420"/>
    <w:rsid w:val="00AC49FB"/>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233C"/>
    <w:rsid w:val="00AD303E"/>
    <w:rsid w:val="00AD3D36"/>
    <w:rsid w:val="00AD3F94"/>
    <w:rsid w:val="00AD44B0"/>
    <w:rsid w:val="00AD4A5A"/>
    <w:rsid w:val="00AD5383"/>
    <w:rsid w:val="00AD5B86"/>
    <w:rsid w:val="00AD5E07"/>
    <w:rsid w:val="00AD66CF"/>
    <w:rsid w:val="00AD683A"/>
    <w:rsid w:val="00AD740B"/>
    <w:rsid w:val="00AD76D7"/>
    <w:rsid w:val="00AE0338"/>
    <w:rsid w:val="00AE09F1"/>
    <w:rsid w:val="00AE0B73"/>
    <w:rsid w:val="00AE10B9"/>
    <w:rsid w:val="00AE122E"/>
    <w:rsid w:val="00AE1385"/>
    <w:rsid w:val="00AE18FB"/>
    <w:rsid w:val="00AE193C"/>
    <w:rsid w:val="00AE259E"/>
    <w:rsid w:val="00AE2796"/>
    <w:rsid w:val="00AE27AC"/>
    <w:rsid w:val="00AE2B23"/>
    <w:rsid w:val="00AE2BB8"/>
    <w:rsid w:val="00AE2F68"/>
    <w:rsid w:val="00AE3371"/>
    <w:rsid w:val="00AE3AEE"/>
    <w:rsid w:val="00AE3E2F"/>
    <w:rsid w:val="00AE3F61"/>
    <w:rsid w:val="00AE40E0"/>
    <w:rsid w:val="00AE42BC"/>
    <w:rsid w:val="00AE4A31"/>
    <w:rsid w:val="00AE4DBA"/>
    <w:rsid w:val="00AE4F07"/>
    <w:rsid w:val="00AE5AC9"/>
    <w:rsid w:val="00AE5C18"/>
    <w:rsid w:val="00AE6894"/>
    <w:rsid w:val="00AE71B5"/>
    <w:rsid w:val="00AE7F04"/>
    <w:rsid w:val="00AF01A6"/>
    <w:rsid w:val="00AF0205"/>
    <w:rsid w:val="00AF08B8"/>
    <w:rsid w:val="00AF1574"/>
    <w:rsid w:val="00AF1697"/>
    <w:rsid w:val="00AF19E5"/>
    <w:rsid w:val="00AF19F9"/>
    <w:rsid w:val="00AF1AF3"/>
    <w:rsid w:val="00AF1C5D"/>
    <w:rsid w:val="00AF2557"/>
    <w:rsid w:val="00AF2AF0"/>
    <w:rsid w:val="00AF32CA"/>
    <w:rsid w:val="00AF3695"/>
    <w:rsid w:val="00AF3893"/>
    <w:rsid w:val="00AF3B4E"/>
    <w:rsid w:val="00AF3B60"/>
    <w:rsid w:val="00AF42D7"/>
    <w:rsid w:val="00AF4335"/>
    <w:rsid w:val="00AF4D84"/>
    <w:rsid w:val="00AF5BF3"/>
    <w:rsid w:val="00AF5C34"/>
    <w:rsid w:val="00AF6D71"/>
    <w:rsid w:val="00AF6EDB"/>
    <w:rsid w:val="00AF6F26"/>
    <w:rsid w:val="00AF7528"/>
    <w:rsid w:val="00AF79F3"/>
    <w:rsid w:val="00AF7A21"/>
    <w:rsid w:val="00B0008F"/>
    <w:rsid w:val="00B0014C"/>
    <w:rsid w:val="00B001BF"/>
    <w:rsid w:val="00B006FE"/>
    <w:rsid w:val="00B007CB"/>
    <w:rsid w:val="00B007E2"/>
    <w:rsid w:val="00B0082E"/>
    <w:rsid w:val="00B00A55"/>
    <w:rsid w:val="00B00F9A"/>
    <w:rsid w:val="00B015F7"/>
    <w:rsid w:val="00B01A4D"/>
    <w:rsid w:val="00B01D5E"/>
    <w:rsid w:val="00B01E7B"/>
    <w:rsid w:val="00B02900"/>
    <w:rsid w:val="00B02AA9"/>
    <w:rsid w:val="00B02D74"/>
    <w:rsid w:val="00B02FA3"/>
    <w:rsid w:val="00B033C9"/>
    <w:rsid w:val="00B03423"/>
    <w:rsid w:val="00B03C5C"/>
    <w:rsid w:val="00B03FFE"/>
    <w:rsid w:val="00B042A6"/>
    <w:rsid w:val="00B045ED"/>
    <w:rsid w:val="00B04B12"/>
    <w:rsid w:val="00B05084"/>
    <w:rsid w:val="00B052C6"/>
    <w:rsid w:val="00B05E5D"/>
    <w:rsid w:val="00B05EAF"/>
    <w:rsid w:val="00B060EF"/>
    <w:rsid w:val="00B062CC"/>
    <w:rsid w:val="00B06450"/>
    <w:rsid w:val="00B06666"/>
    <w:rsid w:val="00B06951"/>
    <w:rsid w:val="00B07177"/>
    <w:rsid w:val="00B07210"/>
    <w:rsid w:val="00B07A2E"/>
    <w:rsid w:val="00B101D9"/>
    <w:rsid w:val="00B10516"/>
    <w:rsid w:val="00B109D5"/>
    <w:rsid w:val="00B109E0"/>
    <w:rsid w:val="00B10B95"/>
    <w:rsid w:val="00B10C9C"/>
    <w:rsid w:val="00B11251"/>
    <w:rsid w:val="00B11915"/>
    <w:rsid w:val="00B11A48"/>
    <w:rsid w:val="00B11EA6"/>
    <w:rsid w:val="00B11EAC"/>
    <w:rsid w:val="00B12B37"/>
    <w:rsid w:val="00B136E3"/>
    <w:rsid w:val="00B13E7C"/>
    <w:rsid w:val="00B13F76"/>
    <w:rsid w:val="00B14644"/>
    <w:rsid w:val="00B1477E"/>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504"/>
    <w:rsid w:val="00B20CF3"/>
    <w:rsid w:val="00B20D09"/>
    <w:rsid w:val="00B20DDB"/>
    <w:rsid w:val="00B20FF6"/>
    <w:rsid w:val="00B2124F"/>
    <w:rsid w:val="00B214DE"/>
    <w:rsid w:val="00B21C48"/>
    <w:rsid w:val="00B2269E"/>
    <w:rsid w:val="00B22AFC"/>
    <w:rsid w:val="00B22FC8"/>
    <w:rsid w:val="00B2344E"/>
    <w:rsid w:val="00B23703"/>
    <w:rsid w:val="00B239C2"/>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06E"/>
    <w:rsid w:val="00B30178"/>
    <w:rsid w:val="00B30929"/>
    <w:rsid w:val="00B31149"/>
    <w:rsid w:val="00B32072"/>
    <w:rsid w:val="00B32543"/>
    <w:rsid w:val="00B325EC"/>
    <w:rsid w:val="00B32653"/>
    <w:rsid w:val="00B3292E"/>
    <w:rsid w:val="00B337E0"/>
    <w:rsid w:val="00B33A0A"/>
    <w:rsid w:val="00B34120"/>
    <w:rsid w:val="00B345B5"/>
    <w:rsid w:val="00B3468F"/>
    <w:rsid w:val="00B34C97"/>
    <w:rsid w:val="00B34C98"/>
    <w:rsid w:val="00B34FD1"/>
    <w:rsid w:val="00B355E1"/>
    <w:rsid w:val="00B3592A"/>
    <w:rsid w:val="00B35D06"/>
    <w:rsid w:val="00B372AA"/>
    <w:rsid w:val="00B374BF"/>
    <w:rsid w:val="00B377BD"/>
    <w:rsid w:val="00B37A31"/>
    <w:rsid w:val="00B37B6B"/>
    <w:rsid w:val="00B40445"/>
    <w:rsid w:val="00B40766"/>
    <w:rsid w:val="00B40BF8"/>
    <w:rsid w:val="00B4102B"/>
    <w:rsid w:val="00B41888"/>
    <w:rsid w:val="00B418CD"/>
    <w:rsid w:val="00B41A75"/>
    <w:rsid w:val="00B41CC1"/>
    <w:rsid w:val="00B41DFB"/>
    <w:rsid w:val="00B41EA3"/>
    <w:rsid w:val="00B42663"/>
    <w:rsid w:val="00B4271B"/>
    <w:rsid w:val="00B429CC"/>
    <w:rsid w:val="00B42DD4"/>
    <w:rsid w:val="00B43C29"/>
    <w:rsid w:val="00B44811"/>
    <w:rsid w:val="00B44837"/>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B11"/>
    <w:rsid w:val="00B51F12"/>
    <w:rsid w:val="00B51F4C"/>
    <w:rsid w:val="00B52240"/>
    <w:rsid w:val="00B5232D"/>
    <w:rsid w:val="00B53C7F"/>
    <w:rsid w:val="00B53F37"/>
    <w:rsid w:val="00B541DA"/>
    <w:rsid w:val="00B541EE"/>
    <w:rsid w:val="00B54324"/>
    <w:rsid w:val="00B54B57"/>
    <w:rsid w:val="00B55645"/>
    <w:rsid w:val="00B5567D"/>
    <w:rsid w:val="00B557D4"/>
    <w:rsid w:val="00B55809"/>
    <w:rsid w:val="00B5598A"/>
    <w:rsid w:val="00B55BC3"/>
    <w:rsid w:val="00B56446"/>
    <w:rsid w:val="00B57E82"/>
    <w:rsid w:val="00B60652"/>
    <w:rsid w:val="00B60697"/>
    <w:rsid w:val="00B60E13"/>
    <w:rsid w:val="00B62E0F"/>
    <w:rsid w:val="00B6325C"/>
    <w:rsid w:val="00B634E6"/>
    <w:rsid w:val="00B63637"/>
    <w:rsid w:val="00B63B58"/>
    <w:rsid w:val="00B63B71"/>
    <w:rsid w:val="00B63D18"/>
    <w:rsid w:val="00B63FCF"/>
    <w:rsid w:val="00B643AB"/>
    <w:rsid w:val="00B64E21"/>
    <w:rsid w:val="00B64F60"/>
    <w:rsid w:val="00B6539B"/>
    <w:rsid w:val="00B65410"/>
    <w:rsid w:val="00B664C7"/>
    <w:rsid w:val="00B66BB9"/>
    <w:rsid w:val="00B66FF2"/>
    <w:rsid w:val="00B67AA3"/>
    <w:rsid w:val="00B67B51"/>
    <w:rsid w:val="00B67FBC"/>
    <w:rsid w:val="00B7011B"/>
    <w:rsid w:val="00B70346"/>
    <w:rsid w:val="00B7034A"/>
    <w:rsid w:val="00B7047D"/>
    <w:rsid w:val="00B70839"/>
    <w:rsid w:val="00B70C52"/>
    <w:rsid w:val="00B71281"/>
    <w:rsid w:val="00B716CE"/>
    <w:rsid w:val="00B71880"/>
    <w:rsid w:val="00B72274"/>
    <w:rsid w:val="00B722C4"/>
    <w:rsid w:val="00B726D6"/>
    <w:rsid w:val="00B72C00"/>
    <w:rsid w:val="00B7347C"/>
    <w:rsid w:val="00B739E7"/>
    <w:rsid w:val="00B739F6"/>
    <w:rsid w:val="00B73B5D"/>
    <w:rsid w:val="00B73D8B"/>
    <w:rsid w:val="00B73E5C"/>
    <w:rsid w:val="00B7486E"/>
    <w:rsid w:val="00B74B48"/>
    <w:rsid w:val="00B74E3A"/>
    <w:rsid w:val="00B75197"/>
    <w:rsid w:val="00B751A7"/>
    <w:rsid w:val="00B75852"/>
    <w:rsid w:val="00B75C42"/>
    <w:rsid w:val="00B75CBB"/>
    <w:rsid w:val="00B76DBE"/>
    <w:rsid w:val="00B77C13"/>
    <w:rsid w:val="00B802B2"/>
    <w:rsid w:val="00B80647"/>
    <w:rsid w:val="00B8070A"/>
    <w:rsid w:val="00B81A6C"/>
    <w:rsid w:val="00B81E93"/>
    <w:rsid w:val="00B82428"/>
    <w:rsid w:val="00B82D1A"/>
    <w:rsid w:val="00B83051"/>
    <w:rsid w:val="00B83C4F"/>
    <w:rsid w:val="00B84F14"/>
    <w:rsid w:val="00B84FDC"/>
    <w:rsid w:val="00B8530D"/>
    <w:rsid w:val="00B85495"/>
    <w:rsid w:val="00B854BA"/>
    <w:rsid w:val="00B85584"/>
    <w:rsid w:val="00B85916"/>
    <w:rsid w:val="00B85CBE"/>
    <w:rsid w:val="00B85DE5"/>
    <w:rsid w:val="00B86984"/>
    <w:rsid w:val="00B87B28"/>
    <w:rsid w:val="00B87CEF"/>
    <w:rsid w:val="00B9004C"/>
    <w:rsid w:val="00B90087"/>
    <w:rsid w:val="00B9047E"/>
    <w:rsid w:val="00B9073C"/>
    <w:rsid w:val="00B90D74"/>
    <w:rsid w:val="00B90F73"/>
    <w:rsid w:val="00B910A7"/>
    <w:rsid w:val="00B911B8"/>
    <w:rsid w:val="00B91C10"/>
    <w:rsid w:val="00B929A8"/>
    <w:rsid w:val="00B92EC8"/>
    <w:rsid w:val="00B9322E"/>
    <w:rsid w:val="00B93435"/>
    <w:rsid w:val="00B934C8"/>
    <w:rsid w:val="00B935B0"/>
    <w:rsid w:val="00B93700"/>
    <w:rsid w:val="00B93ABF"/>
    <w:rsid w:val="00B93B59"/>
    <w:rsid w:val="00B9406A"/>
    <w:rsid w:val="00B945AA"/>
    <w:rsid w:val="00B94F03"/>
    <w:rsid w:val="00B951B8"/>
    <w:rsid w:val="00B953EE"/>
    <w:rsid w:val="00B95BCE"/>
    <w:rsid w:val="00B9746A"/>
    <w:rsid w:val="00B977A6"/>
    <w:rsid w:val="00B97BED"/>
    <w:rsid w:val="00B97FAC"/>
    <w:rsid w:val="00BA01BA"/>
    <w:rsid w:val="00BA09F4"/>
    <w:rsid w:val="00BA0E86"/>
    <w:rsid w:val="00BA0FAB"/>
    <w:rsid w:val="00BA1309"/>
    <w:rsid w:val="00BA143B"/>
    <w:rsid w:val="00BA159F"/>
    <w:rsid w:val="00BA1744"/>
    <w:rsid w:val="00BA1913"/>
    <w:rsid w:val="00BA1C7A"/>
    <w:rsid w:val="00BA2280"/>
    <w:rsid w:val="00BA2A08"/>
    <w:rsid w:val="00BA2AE9"/>
    <w:rsid w:val="00BA31E6"/>
    <w:rsid w:val="00BA3712"/>
    <w:rsid w:val="00BA45F9"/>
    <w:rsid w:val="00BA465D"/>
    <w:rsid w:val="00BA5121"/>
    <w:rsid w:val="00BA56D2"/>
    <w:rsid w:val="00BA5811"/>
    <w:rsid w:val="00BA5E48"/>
    <w:rsid w:val="00BA61AC"/>
    <w:rsid w:val="00BA6C5A"/>
    <w:rsid w:val="00BA76E0"/>
    <w:rsid w:val="00BA799B"/>
    <w:rsid w:val="00BB02CC"/>
    <w:rsid w:val="00BB0FB6"/>
    <w:rsid w:val="00BB143F"/>
    <w:rsid w:val="00BB1924"/>
    <w:rsid w:val="00BB289E"/>
    <w:rsid w:val="00BB2A25"/>
    <w:rsid w:val="00BB2A3C"/>
    <w:rsid w:val="00BB324F"/>
    <w:rsid w:val="00BB33CF"/>
    <w:rsid w:val="00BB3906"/>
    <w:rsid w:val="00BB3B7F"/>
    <w:rsid w:val="00BB3D3F"/>
    <w:rsid w:val="00BB3E78"/>
    <w:rsid w:val="00BB40A7"/>
    <w:rsid w:val="00BB442E"/>
    <w:rsid w:val="00BB49E6"/>
    <w:rsid w:val="00BB505A"/>
    <w:rsid w:val="00BB51E9"/>
    <w:rsid w:val="00BB52DE"/>
    <w:rsid w:val="00BB63D3"/>
    <w:rsid w:val="00BB6C8A"/>
    <w:rsid w:val="00BB715B"/>
    <w:rsid w:val="00BB7812"/>
    <w:rsid w:val="00BB7931"/>
    <w:rsid w:val="00BB7A09"/>
    <w:rsid w:val="00BC0638"/>
    <w:rsid w:val="00BC0642"/>
    <w:rsid w:val="00BC0B84"/>
    <w:rsid w:val="00BC0DB4"/>
    <w:rsid w:val="00BC0FDC"/>
    <w:rsid w:val="00BC138B"/>
    <w:rsid w:val="00BC173B"/>
    <w:rsid w:val="00BC1B2F"/>
    <w:rsid w:val="00BC1E0F"/>
    <w:rsid w:val="00BC3053"/>
    <w:rsid w:val="00BC31A5"/>
    <w:rsid w:val="00BC3288"/>
    <w:rsid w:val="00BC37EE"/>
    <w:rsid w:val="00BC3AE2"/>
    <w:rsid w:val="00BC3AF9"/>
    <w:rsid w:val="00BC3DCE"/>
    <w:rsid w:val="00BC3F01"/>
    <w:rsid w:val="00BC4225"/>
    <w:rsid w:val="00BC424A"/>
    <w:rsid w:val="00BC4350"/>
    <w:rsid w:val="00BC4A31"/>
    <w:rsid w:val="00BC4D2E"/>
    <w:rsid w:val="00BC5572"/>
    <w:rsid w:val="00BC5CD2"/>
    <w:rsid w:val="00BC6342"/>
    <w:rsid w:val="00BC690C"/>
    <w:rsid w:val="00BC6F15"/>
    <w:rsid w:val="00BC7E8C"/>
    <w:rsid w:val="00BD11A1"/>
    <w:rsid w:val="00BD1DD0"/>
    <w:rsid w:val="00BD1E63"/>
    <w:rsid w:val="00BD213F"/>
    <w:rsid w:val="00BD2FFC"/>
    <w:rsid w:val="00BD310F"/>
    <w:rsid w:val="00BD38D9"/>
    <w:rsid w:val="00BD39A6"/>
    <w:rsid w:val="00BD3EB5"/>
    <w:rsid w:val="00BD3EEA"/>
    <w:rsid w:val="00BD3F94"/>
    <w:rsid w:val="00BD4462"/>
    <w:rsid w:val="00BD452E"/>
    <w:rsid w:val="00BD47A0"/>
    <w:rsid w:val="00BD48AC"/>
    <w:rsid w:val="00BD4C4F"/>
    <w:rsid w:val="00BD4D38"/>
    <w:rsid w:val="00BD5062"/>
    <w:rsid w:val="00BD514B"/>
    <w:rsid w:val="00BD5200"/>
    <w:rsid w:val="00BD5A37"/>
    <w:rsid w:val="00BD5D17"/>
    <w:rsid w:val="00BD5F1A"/>
    <w:rsid w:val="00BD608B"/>
    <w:rsid w:val="00BD6227"/>
    <w:rsid w:val="00BD635A"/>
    <w:rsid w:val="00BD7DE3"/>
    <w:rsid w:val="00BD7F5D"/>
    <w:rsid w:val="00BE0292"/>
    <w:rsid w:val="00BE0A97"/>
    <w:rsid w:val="00BE0ACF"/>
    <w:rsid w:val="00BE0F80"/>
    <w:rsid w:val="00BE106E"/>
    <w:rsid w:val="00BE1234"/>
    <w:rsid w:val="00BE1FA1"/>
    <w:rsid w:val="00BE2162"/>
    <w:rsid w:val="00BE26DF"/>
    <w:rsid w:val="00BE2BA0"/>
    <w:rsid w:val="00BE2D12"/>
    <w:rsid w:val="00BE2FA6"/>
    <w:rsid w:val="00BE30CA"/>
    <w:rsid w:val="00BE3238"/>
    <w:rsid w:val="00BE333F"/>
    <w:rsid w:val="00BE363B"/>
    <w:rsid w:val="00BE37C3"/>
    <w:rsid w:val="00BE3E69"/>
    <w:rsid w:val="00BE40BF"/>
    <w:rsid w:val="00BE4417"/>
    <w:rsid w:val="00BE44E2"/>
    <w:rsid w:val="00BE49A1"/>
    <w:rsid w:val="00BE57D5"/>
    <w:rsid w:val="00BE5BFF"/>
    <w:rsid w:val="00BE61A4"/>
    <w:rsid w:val="00BE6821"/>
    <w:rsid w:val="00BE6924"/>
    <w:rsid w:val="00BE6F54"/>
    <w:rsid w:val="00BE707C"/>
    <w:rsid w:val="00BE7406"/>
    <w:rsid w:val="00BE749C"/>
    <w:rsid w:val="00BE7603"/>
    <w:rsid w:val="00BF0284"/>
    <w:rsid w:val="00BF05B8"/>
    <w:rsid w:val="00BF1519"/>
    <w:rsid w:val="00BF21A4"/>
    <w:rsid w:val="00BF2F2D"/>
    <w:rsid w:val="00BF3170"/>
    <w:rsid w:val="00BF3279"/>
    <w:rsid w:val="00BF418D"/>
    <w:rsid w:val="00BF4616"/>
    <w:rsid w:val="00BF4621"/>
    <w:rsid w:val="00BF46CA"/>
    <w:rsid w:val="00BF53D8"/>
    <w:rsid w:val="00BF6033"/>
    <w:rsid w:val="00BF617A"/>
    <w:rsid w:val="00BF74C7"/>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2F4F"/>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07CA9"/>
    <w:rsid w:val="00C10242"/>
    <w:rsid w:val="00C10478"/>
    <w:rsid w:val="00C104B9"/>
    <w:rsid w:val="00C1058A"/>
    <w:rsid w:val="00C1075A"/>
    <w:rsid w:val="00C10AFB"/>
    <w:rsid w:val="00C112CE"/>
    <w:rsid w:val="00C11648"/>
    <w:rsid w:val="00C11801"/>
    <w:rsid w:val="00C11D2E"/>
    <w:rsid w:val="00C11F1D"/>
    <w:rsid w:val="00C12107"/>
    <w:rsid w:val="00C12342"/>
    <w:rsid w:val="00C132B6"/>
    <w:rsid w:val="00C13489"/>
    <w:rsid w:val="00C13DC4"/>
    <w:rsid w:val="00C13E6B"/>
    <w:rsid w:val="00C13F15"/>
    <w:rsid w:val="00C14D4B"/>
    <w:rsid w:val="00C1500D"/>
    <w:rsid w:val="00C150BD"/>
    <w:rsid w:val="00C154BB"/>
    <w:rsid w:val="00C15D9B"/>
    <w:rsid w:val="00C15DDE"/>
    <w:rsid w:val="00C168CB"/>
    <w:rsid w:val="00C1736C"/>
    <w:rsid w:val="00C17595"/>
    <w:rsid w:val="00C17699"/>
    <w:rsid w:val="00C177BF"/>
    <w:rsid w:val="00C17E9C"/>
    <w:rsid w:val="00C17FFD"/>
    <w:rsid w:val="00C201E9"/>
    <w:rsid w:val="00C205B6"/>
    <w:rsid w:val="00C206E3"/>
    <w:rsid w:val="00C2094C"/>
    <w:rsid w:val="00C211BC"/>
    <w:rsid w:val="00C2147E"/>
    <w:rsid w:val="00C21B20"/>
    <w:rsid w:val="00C22667"/>
    <w:rsid w:val="00C228B4"/>
    <w:rsid w:val="00C23052"/>
    <w:rsid w:val="00C230CD"/>
    <w:rsid w:val="00C2313C"/>
    <w:rsid w:val="00C2354A"/>
    <w:rsid w:val="00C241D0"/>
    <w:rsid w:val="00C241F8"/>
    <w:rsid w:val="00C244D6"/>
    <w:rsid w:val="00C25062"/>
    <w:rsid w:val="00C2554E"/>
    <w:rsid w:val="00C257F1"/>
    <w:rsid w:val="00C25864"/>
    <w:rsid w:val="00C25B8B"/>
    <w:rsid w:val="00C25D32"/>
    <w:rsid w:val="00C26216"/>
    <w:rsid w:val="00C26C23"/>
    <w:rsid w:val="00C2786A"/>
    <w:rsid w:val="00C279B5"/>
    <w:rsid w:val="00C27AE9"/>
    <w:rsid w:val="00C27C45"/>
    <w:rsid w:val="00C31539"/>
    <w:rsid w:val="00C31B04"/>
    <w:rsid w:val="00C31CB1"/>
    <w:rsid w:val="00C31D4C"/>
    <w:rsid w:val="00C324DA"/>
    <w:rsid w:val="00C33017"/>
    <w:rsid w:val="00C335F7"/>
    <w:rsid w:val="00C3387D"/>
    <w:rsid w:val="00C33C1E"/>
    <w:rsid w:val="00C33DC9"/>
    <w:rsid w:val="00C34100"/>
    <w:rsid w:val="00C34249"/>
    <w:rsid w:val="00C34361"/>
    <w:rsid w:val="00C349E2"/>
    <w:rsid w:val="00C34A5B"/>
    <w:rsid w:val="00C34AF3"/>
    <w:rsid w:val="00C36BD3"/>
    <w:rsid w:val="00C37147"/>
    <w:rsid w:val="00C3719D"/>
    <w:rsid w:val="00C376D5"/>
    <w:rsid w:val="00C3770A"/>
    <w:rsid w:val="00C37E49"/>
    <w:rsid w:val="00C37FEC"/>
    <w:rsid w:val="00C401DB"/>
    <w:rsid w:val="00C40210"/>
    <w:rsid w:val="00C404D6"/>
    <w:rsid w:val="00C40A80"/>
    <w:rsid w:val="00C40F0C"/>
    <w:rsid w:val="00C41519"/>
    <w:rsid w:val="00C41BDF"/>
    <w:rsid w:val="00C4229E"/>
    <w:rsid w:val="00C429C8"/>
    <w:rsid w:val="00C42AED"/>
    <w:rsid w:val="00C43464"/>
    <w:rsid w:val="00C43675"/>
    <w:rsid w:val="00C440AA"/>
    <w:rsid w:val="00C445FE"/>
    <w:rsid w:val="00C456A4"/>
    <w:rsid w:val="00C4602A"/>
    <w:rsid w:val="00C46349"/>
    <w:rsid w:val="00C4636C"/>
    <w:rsid w:val="00C46510"/>
    <w:rsid w:val="00C46A1B"/>
    <w:rsid w:val="00C46AA8"/>
    <w:rsid w:val="00C46AF7"/>
    <w:rsid w:val="00C470BA"/>
    <w:rsid w:val="00C471AB"/>
    <w:rsid w:val="00C47594"/>
    <w:rsid w:val="00C47741"/>
    <w:rsid w:val="00C47C7B"/>
    <w:rsid w:val="00C47C96"/>
    <w:rsid w:val="00C5006C"/>
    <w:rsid w:val="00C50441"/>
    <w:rsid w:val="00C50F8A"/>
    <w:rsid w:val="00C51009"/>
    <w:rsid w:val="00C5130D"/>
    <w:rsid w:val="00C51368"/>
    <w:rsid w:val="00C517C5"/>
    <w:rsid w:val="00C51962"/>
    <w:rsid w:val="00C51BDF"/>
    <w:rsid w:val="00C51EAD"/>
    <w:rsid w:val="00C523FC"/>
    <w:rsid w:val="00C5261D"/>
    <w:rsid w:val="00C528AF"/>
    <w:rsid w:val="00C52D75"/>
    <w:rsid w:val="00C53BB2"/>
    <w:rsid w:val="00C53E69"/>
    <w:rsid w:val="00C543EA"/>
    <w:rsid w:val="00C543EC"/>
    <w:rsid w:val="00C54995"/>
    <w:rsid w:val="00C54A0B"/>
    <w:rsid w:val="00C54D41"/>
    <w:rsid w:val="00C54DD6"/>
    <w:rsid w:val="00C55276"/>
    <w:rsid w:val="00C55623"/>
    <w:rsid w:val="00C55F18"/>
    <w:rsid w:val="00C5624F"/>
    <w:rsid w:val="00C565CE"/>
    <w:rsid w:val="00C56941"/>
    <w:rsid w:val="00C569FF"/>
    <w:rsid w:val="00C56B19"/>
    <w:rsid w:val="00C56CEC"/>
    <w:rsid w:val="00C56D1C"/>
    <w:rsid w:val="00C56DD1"/>
    <w:rsid w:val="00C5701C"/>
    <w:rsid w:val="00C57260"/>
    <w:rsid w:val="00C57B8E"/>
    <w:rsid w:val="00C57F47"/>
    <w:rsid w:val="00C60783"/>
    <w:rsid w:val="00C6090D"/>
    <w:rsid w:val="00C609C4"/>
    <w:rsid w:val="00C60D84"/>
    <w:rsid w:val="00C61017"/>
    <w:rsid w:val="00C61068"/>
    <w:rsid w:val="00C613B2"/>
    <w:rsid w:val="00C61543"/>
    <w:rsid w:val="00C61CFC"/>
    <w:rsid w:val="00C61E92"/>
    <w:rsid w:val="00C625C7"/>
    <w:rsid w:val="00C63DD4"/>
    <w:rsid w:val="00C63E95"/>
    <w:rsid w:val="00C642B3"/>
    <w:rsid w:val="00C644CA"/>
    <w:rsid w:val="00C64622"/>
    <w:rsid w:val="00C64672"/>
    <w:rsid w:val="00C646A6"/>
    <w:rsid w:val="00C64E38"/>
    <w:rsid w:val="00C65804"/>
    <w:rsid w:val="00C658DE"/>
    <w:rsid w:val="00C65D45"/>
    <w:rsid w:val="00C66109"/>
    <w:rsid w:val="00C66261"/>
    <w:rsid w:val="00C664AB"/>
    <w:rsid w:val="00C664F2"/>
    <w:rsid w:val="00C66A6E"/>
    <w:rsid w:val="00C66ACC"/>
    <w:rsid w:val="00C66F34"/>
    <w:rsid w:val="00C67083"/>
    <w:rsid w:val="00C67874"/>
    <w:rsid w:val="00C67BBE"/>
    <w:rsid w:val="00C70697"/>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050"/>
    <w:rsid w:val="00C8032D"/>
    <w:rsid w:val="00C80400"/>
    <w:rsid w:val="00C807D6"/>
    <w:rsid w:val="00C807FC"/>
    <w:rsid w:val="00C80A30"/>
    <w:rsid w:val="00C80F51"/>
    <w:rsid w:val="00C813D2"/>
    <w:rsid w:val="00C81433"/>
    <w:rsid w:val="00C81568"/>
    <w:rsid w:val="00C81926"/>
    <w:rsid w:val="00C81A3E"/>
    <w:rsid w:val="00C81AED"/>
    <w:rsid w:val="00C81DEA"/>
    <w:rsid w:val="00C82A62"/>
    <w:rsid w:val="00C82BB6"/>
    <w:rsid w:val="00C8339F"/>
    <w:rsid w:val="00C8369D"/>
    <w:rsid w:val="00C83E97"/>
    <w:rsid w:val="00C84689"/>
    <w:rsid w:val="00C84C2A"/>
    <w:rsid w:val="00C84E2B"/>
    <w:rsid w:val="00C85204"/>
    <w:rsid w:val="00C85974"/>
    <w:rsid w:val="00C85E67"/>
    <w:rsid w:val="00C86000"/>
    <w:rsid w:val="00C8601B"/>
    <w:rsid w:val="00C867E3"/>
    <w:rsid w:val="00C86C6F"/>
    <w:rsid w:val="00C8711B"/>
    <w:rsid w:val="00C87BB8"/>
    <w:rsid w:val="00C87E98"/>
    <w:rsid w:val="00C87FA6"/>
    <w:rsid w:val="00C9027A"/>
    <w:rsid w:val="00C902D0"/>
    <w:rsid w:val="00C9039F"/>
    <w:rsid w:val="00C9068E"/>
    <w:rsid w:val="00C9096B"/>
    <w:rsid w:val="00C91070"/>
    <w:rsid w:val="00C911E2"/>
    <w:rsid w:val="00C91658"/>
    <w:rsid w:val="00C91827"/>
    <w:rsid w:val="00C929EA"/>
    <w:rsid w:val="00C92A37"/>
    <w:rsid w:val="00C93C4B"/>
    <w:rsid w:val="00C944AB"/>
    <w:rsid w:val="00C95241"/>
    <w:rsid w:val="00C95B40"/>
    <w:rsid w:val="00C96068"/>
    <w:rsid w:val="00C961E7"/>
    <w:rsid w:val="00CA0738"/>
    <w:rsid w:val="00CA0934"/>
    <w:rsid w:val="00CA0C2C"/>
    <w:rsid w:val="00CA0DE7"/>
    <w:rsid w:val="00CA0DF6"/>
    <w:rsid w:val="00CA110D"/>
    <w:rsid w:val="00CA11A4"/>
    <w:rsid w:val="00CA180F"/>
    <w:rsid w:val="00CA1BAA"/>
    <w:rsid w:val="00CA1ED8"/>
    <w:rsid w:val="00CA28AD"/>
    <w:rsid w:val="00CA367A"/>
    <w:rsid w:val="00CA38C6"/>
    <w:rsid w:val="00CA3AA7"/>
    <w:rsid w:val="00CA488B"/>
    <w:rsid w:val="00CA4D3D"/>
    <w:rsid w:val="00CA529F"/>
    <w:rsid w:val="00CA55D5"/>
    <w:rsid w:val="00CA5831"/>
    <w:rsid w:val="00CA5ACA"/>
    <w:rsid w:val="00CA5BD4"/>
    <w:rsid w:val="00CA6236"/>
    <w:rsid w:val="00CA6D19"/>
    <w:rsid w:val="00CA6FA5"/>
    <w:rsid w:val="00CA7E0D"/>
    <w:rsid w:val="00CB0557"/>
    <w:rsid w:val="00CB0575"/>
    <w:rsid w:val="00CB06CB"/>
    <w:rsid w:val="00CB0776"/>
    <w:rsid w:val="00CB0934"/>
    <w:rsid w:val="00CB0C72"/>
    <w:rsid w:val="00CB0CEA"/>
    <w:rsid w:val="00CB0FF5"/>
    <w:rsid w:val="00CB11C4"/>
    <w:rsid w:val="00CB1203"/>
    <w:rsid w:val="00CB14A5"/>
    <w:rsid w:val="00CB16E5"/>
    <w:rsid w:val="00CB1F63"/>
    <w:rsid w:val="00CB28F1"/>
    <w:rsid w:val="00CB2BC7"/>
    <w:rsid w:val="00CB30D0"/>
    <w:rsid w:val="00CB33B2"/>
    <w:rsid w:val="00CB3BA0"/>
    <w:rsid w:val="00CB40EA"/>
    <w:rsid w:val="00CB4F44"/>
    <w:rsid w:val="00CB503F"/>
    <w:rsid w:val="00CB513A"/>
    <w:rsid w:val="00CB557D"/>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F8"/>
    <w:rsid w:val="00CC040E"/>
    <w:rsid w:val="00CC0905"/>
    <w:rsid w:val="00CC0CCA"/>
    <w:rsid w:val="00CC0DCD"/>
    <w:rsid w:val="00CC0E36"/>
    <w:rsid w:val="00CC1068"/>
    <w:rsid w:val="00CC111F"/>
    <w:rsid w:val="00CC2011"/>
    <w:rsid w:val="00CC2B85"/>
    <w:rsid w:val="00CC35B6"/>
    <w:rsid w:val="00CC3EA0"/>
    <w:rsid w:val="00CC44A8"/>
    <w:rsid w:val="00CC4F36"/>
    <w:rsid w:val="00CC50E9"/>
    <w:rsid w:val="00CC5BAD"/>
    <w:rsid w:val="00CC6D6B"/>
    <w:rsid w:val="00CC7B45"/>
    <w:rsid w:val="00CC7F88"/>
    <w:rsid w:val="00CD025D"/>
    <w:rsid w:val="00CD0403"/>
    <w:rsid w:val="00CD07B5"/>
    <w:rsid w:val="00CD07E0"/>
    <w:rsid w:val="00CD07F5"/>
    <w:rsid w:val="00CD0D88"/>
    <w:rsid w:val="00CD0F80"/>
    <w:rsid w:val="00CD1188"/>
    <w:rsid w:val="00CD1A96"/>
    <w:rsid w:val="00CD1C93"/>
    <w:rsid w:val="00CD29AA"/>
    <w:rsid w:val="00CD2D1C"/>
    <w:rsid w:val="00CD2ED1"/>
    <w:rsid w:val="00CD337B"/>
    <w:rsid w:val="00CD3475"/>
    <w:rsid w:val="00CD356D"/>
    <w:rsid w:val="00CD35A6"/>
    <w:rsid w:val="00CD3A21"/>
    <w:rsid w:val="00CD3BC7"/>
    <w:rsid w:val="00CD3F89"/>
    <w:rsid w:val="00CD41D1"/>
    <w:rsid w:val="00CD4BC7"/>
    <w:rsid w:val="00CD54D6"/>
    <w:rsid w:val="00CD5F92"/>
    <w:rsid w:val="00CD652D"/>
    <w:rsid w:val="00CD6611"/>
    <w:rsid w:val="00CD6A35"/>
    <w:rsid w:val="00CD6F8E"/>
    <w:rsid w:val="00CD7759"/>
    <w:rsid w:val="00CD7E02"/>
    <w:rsid w:val="00CD7F4F"/>
    <w:rsid w:val="00CE0314"/>
    <w:rsid w:val="00CE0424"/>
    <w:rsid w:val="00CE0ABB"/>
    <w:rsid w:val="00CE0D6A"/>
    <w:rsid w:val="00CE129B"/>
    <w:rsid w:val="00CE13BB"/>
    <w:rsid w:val="00CE16C4"/>
    <w:rsid w:val="00CE1CDA"/>
    <w:rsid w:val="00CE246C"/>
    <w:rsid w:val="00CE25F6"/>
    <w:rsid w:val="00CE2B7C"/>
    <w:rsid w:val="00CE2C62"/>
    <w:rsid w:val="00CE432A"/>
    <w:rsid w:val="00CE4353"/>
    <w:rsid w:val="00CE46EF"/>
    <w:rsid w:val="00CE474A"/>
    <w:rsid w:val="00CE4873"/>
    <w:rsid w:val="00CE4888"/>
    <w:rsid w:val="00CE4969"/>
    <w:rsid w:val="00CE4D85"/>
    <w:rsid w:val="00CE68C8"/>
    <w:rsid w:val="00CE6908"/>
    <w:rsid w:val="00CE7372"/>
    <w:rsid w:val="00CE7530"/>
    <w:rsid w:val="00CE7561"/>
    <w:rsid w:val="00CF0BCA"/>
    <w:rsid w:val="00CF0DA1"/>
    <w:rsid w:val="00CF1354"/>
    <w:rsid w:val="00CF2267"/>
    <w:rsid w:val="00CF24D1"/>
    <w:rsid w:val="00CF39C4"/>
    <w:rsid w:val="00CF3A94"/>
    <w:rsid w:val="00CF3AC5"/>
    <w:rsid w:val="00CF3B1F"/>
    <w:rsid w:val="00CF3BF6"/>
    <w:rsid w:val="00CF4910"/>
    <w:rsid w:val="00CF4935"/>
    <w:rsid w:val="00CF52BB"/>
    <w:rsid w:val="00CF5700"/>
    <w:rsid w:val="00CF59EB"/>
    <w:rsid w:val="00CF5A2E"/>
    <w:rsid w:val="00CF6151"/>
    <w:rsid w:val="00CF625B"/>
    <w:rsid w:val="00CF687E"/>
    <w:rsid w:val="00CF69F7"/>
    <w:rsid w:val="00CF6B4D"/>
    <w:rsid w:val="00CF6DED"/>
    <w:rsid w:val="00CF6E1E"/>
    <w:rsid w:val="00CF728C"/>
    <w:rsid w:val="00CF7ACE"/>
    <w:rsid w:val="00D00468"/>
    <w:rsid w:val="00D00E99"/>
    <w:rsid w:val="00D01196"/>
    <w:rsid w:val="00D01201"/>
    <w:rsid w:val="00D01234"/>
    <w:rsid w:val="00D013C6"/>
    <w:rsid w:val="00D0241C"/>
    <w:rsid w:val="00D02A44"/>
    <w:rsid w:val="00D02F96"/>
    <w:rsid w:val="00D03373"/>
    <w:rsid w:val="00D0349B"/>
    <w:rsid w:val="00D03B55"/>
    <w:rsid w:val="00D03B86"/>
    <w:rsid w:val="00D03F5B"/>
    <w:rsid w:val="00D04A4D"/>
    <w:rsid w:val="00D04C43"/>
    <w:rsid w:val="00D05C19"/>
    <w:rsid w:val="00D05F6A"/>
    <w:rsid w:val="00D06252"/>
    <w:rsid w:val="00D0652F"/>
    <w:rsid w:val="00D065FD"/>
    <w:rsid w:val="00D076D4"/>
    <w:rsid w:val="00D10249"/>
    <w:rsid w:val="00D10D6A"/>
    <w:rsid w:val="00D1102E"/>
    <w:rsid w:val="00D1121F"/>
    <w:rsid w:val="00D11457"/>
    <w:rsid w:val="00D115C3"/>
    <w:rsid w:val="00D11623"/>
    <w:rsid w:val="00D11897"/>
    <w:rsid w:val="00D12445"/>
    <w:rsid w:val="00D12751"/>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ED9"/>
    <w:rsid w:val="00D174EF"/>
    <w:rsid w:val="00D17BD5"/>
    <w:rsid w:val="00D17C60"/>
    <w:rsid w:val="00D17CAF"/>
    <w:rsid w:val="00D203A2"/>
    <w:rsid w:val="00D20AED"/>
    <w:rsid w:val="00D20E2B"/>
    <w:rsid w:val="00D21CCF"/>
    <w:rsid w:val="00D21E33"/>
    <w:rsid w:val="00D22808"/>
    <w:rsid w:val="00D22A8F"/>
    <w:rsid w:val="00D22FBC"/>
    <w:rsid w:val="00D2338F"/>
    <w:rsid w:val="00D239A7"/>
    <w:rsid w:val="00D23F47"/>
    <w:rsid w:val="00D24537"/>
    <w:rsid w:val="00D24B5E"/>
    <w:rsid w:val="00D24E2C"/>
    <w:rsid w:val="00D25297"/>
    <w:rsid w:val="00D25484"/>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4C1"/>
    <w:rsid w:val="00D32C2E"/>
    <w:rsid w:val="00D32E15"/>
    <w:rsid w:val="00D3300B"/>
    <w:rsid w:val="00D33B2F"/>
    <w:rsid w:val="00D33CBD"/>
    <w:rsid w:val="00D34666"/>
    <w:rsid w:val="00D346DF"/>
    <w:rsid w:val="00D34EA6"/>
    <w:rsid w:val="00D34EE1"/>
    <w:rsid w:val="00D3552A"/>
    <w:rsid w:val="00D356D3"/>
    <w:rsid w:val="00D35EF0"/>
    <w:rsid w:val="00D364D8"/>
    <w:rsid w:val="00D3669B"/>
    <w:rsid w:val="00D36AB2"/>
    <w:rsid w:val="00D36D22"/>
    <w:rsid w:val="00D36E71"/>
    <w:rsid w:val="00D36F60"/>
    <w:rsid w:val="00D3711D"/>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3CE6"/>
    <w:rsid w:val="00D440F8"/>
    <w:rsid w:val="00D443BE"/>
    <w:rsid w:val="00D443D7"/>
    <w:rsid w:val="00D448EB"/>
    <w:rsid w:val="00D44ECC"/>
    <w:rsid w:val="00D44F38"/>
    <w:rsid w:val="00D45C90"/>
    <w:rsid w:val="00D4665C"/>
    <w:rsid w:val="00D4668B"/>
    <w:rsid w:val="00D46C46"/>
    <w:rsid w:val="00D46C59"/>
    <w:rsid w:val="00D46F26"/>
    <w:rsid w:val="00D476EB"/>
    <w:rsid w:val="00D47902"/>
    <w:rsid w:val="00D47909"/>
    <w:rsid w:val="00D47C08"/>
    <w:rsid w:val="00D504C1"/>
    <w:rsid w:val="00D507F0"/>
    <w:rsid w:val="00D517F5"/>
    <w:rsid w:val="00D524EF"/>
    <w:rsid w:val="00D53113"/>
    <w:rsid w:val="00D532BE"/>
    <w:rsid w:val="00D537B4"/>
    <w:rsid w:val="00D53A7B"/>
    <w:rsid w:val="00D53BDB"/>
    <w:rsid w:val="00D53C29"/>
    <w:rsid w:val="00D5423C"/>
    <w:rsid w:val="00D54470"/>
    <w:rsid w:val="00D5468A"/>
    <w:rsid w:val="00D546FF"/>
    <w:rsid w:val="00D54A83"/>
    <w:rsid w:val="00D55744"/>
    <w:rsid w:val="00D5595B"/>
    <w:rsid w:val="00D55A0F"/>
    <w:rsid w:val="00D55A15"/>
    <w:rsid w:val="00D55AD5"/>
    <w:rsid w:val="00D55ED2"/>
    <w:rsid w:val="00D55EE0"/>
    <w:rsid w:val="00D55F51"/>
    <w:rsid w:val="00D56565"/>
    <w:rsid w:val="00D567BF"/>
    <w:rsid w:val="00D567F2"/>
    <w:rsid w:val="00D57320"/>
    <w:rsid w:val="00D576CA"/>
    <w:rsid w:val="00D57C50"/>
    <w:rsid w:val="00D57D59"/>
    <w:rsid w:val="00D57EB4"/>
    <w:rsid w:val="00D600E0"/>
    <w:rsid w:val="00D60C4A"/>
    <w:rsid w:val="00D60E43"/>
    <w:rsid w:val="00D612AF"/>
    <w:rsid w:val="00D61AF5"/>
    <w:rsid w:val="00D61B02"/>
    <w:rsid w:val="00D61C5E"/>
    <w:rsid w:val="00D62353"/>
    <w:rsid w:val="00D624C5"/>
    <w:rsid w:val="00D6264F"/>
    <w:rsid w:val="00D62EBE"/>
    <w:rsid w:val="00D63343"/>
    <w:rsid w:val="00D64B7F"/>
    <w:rsid w:val="00D64BF6"/>
    <w:rsid w:val="00D64CB0"/>
    <w:rsid w:val="00D652B5"/>
    <w:rsid w:val="00D66155"/>
    <w:rsid w:val="00D6657A"/>
    <w:rsid w:val="00D66782"/>
    <w:rsid w:val="00D669AF"/>
    <w:rsid w:val="00D66E9F"/>
    <w:rsid w:val="00D672A5"/>
    <w:rsid w:val="00D672E7"/>
    <w:rsid w:val="00D67605"/>
    <w:rsid w:val="00D67B25"/>
    <w:rsid w:val="00D7045E"/>
    <w:rsid w:val="00D708B0"/>
    <w:rsid w:val="00D70C63"/>
    <w:rsid w:val="00D7101B"/>
    <w:rsid w:val="00D71117"/>
    <w:rsid w:val="00D71260"/>
    <w:rsid w:val="00D716D2"/>
    <w:rsid w:val="00D71739"/>
    <w:rsid w:val="00D71F04"/>
    <w:rsid w:val="00D72C61"/>
    <w:rsid w:val="00D731D5"/>
    <w:rsid w:val="00D73555"/>
    <w:rsid w:val="00D735C9"/>
    <w:rsid w:val="00D748ED"/>
    <w:rsid w:val="00D75533"/>
    <w:rsid w:val="00D75A06"/>
    <w:rsid w:val="00D76CF7"/>
    <w:rsid w:val="00D774C8"/>
    <w:rsid w:val="00D774F7"/>
    <w:rsid w:val="00D775C4"/>
    <w:rsid w:val="00D77B1D"/>
    <w:rsid w:val="00D8002F"/>
    <w:rsid w:val="00D8021F"/>
    <w:rsid w:val="00D80383"/>
    <w:rsid w:val="00D806E8"/>
    <w:rsid w:val="00D809F8"/>
    <w:rsid w:val="00D80A32"/>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82"/>
    <w:rsid w:val="00D87BC4"/>
    <w:rsid w:val="00D87E10"/>
    <w:rsid w:val="00D87F97"/>
    <w:rsid w:val="00D90269"/>
    <w:rsid w:val="00D9050F"/>
    <w:rsid w:val="00D90902"/>
    <w:rsid w:val="00D90B7C"/>
    <w:rsid w:val="00D90E01"/>
    <w:rsid w:val="00D90E99"/>
    <w:rsid w:val="00D910BD"/>
    <w:rsid w:val="00D91942"/>
    <w:rsid w:val="00D9196D"/>
    <w:rsid w:val="00D91AAF"/>
    <w:rsid w:val="00D91CE2"/>
    <w:rsid w:val="00D92982"/>
    <w:rsid w:val="00D92F45"/>
    <w:rsid w:val="00D932AE"/>
    <w:rsid w:val="00D9364C"/>
    <w:rsid w:val="00D9387D"/>
    <w:rsid w:val="00D93A32"/>
    <w:rsid w:val="00D94E92"/>
    <w:rsid w:val="00D95615"/>
    <w:rsid w:val="00D9616A"/>
    <w:rsid w:val="00D97DD8"/>
    <w:rsid w:val="00DA0F5C"/>
    <w:rsid w:val="00DA13F1"/>
    <w:rsid w:val="00DA1424"/>
    <w:rsid w:val="00DA15D8"/>
    <w:rsid w:val="00DA1793"/>
    <w:rsid w:val="00DA21D6"/>
    <w:rsid w:val="00DA2297"/>
    <w:rsid w:val="00DA2301"/>
    <w:rsid w:val="00DA237E"/>
    <w:rsid w:val="00DA2A6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7D"/>
    <w:rsid w:val="00DB4094"/>
    <w:rsid w:val="00DB41A2"/>
    <w:rsid w:val="00DB45C0"/>
    <w:rsid w:val="00DB46B9"/>
    <w:rsid w:val="00DB482C"/>
    <w:rsid w:val="00DB4A5F"/>
    <w:rsid w:val="00DB4D7C"/>
    <w:rsid w:val="00DB51F7"/>
    <w:rsid w:val="00DB58D9"/>
    <w:rsid w:val="00DB623C"/>
    <w:rsid w:val="00DB6880"/>
    <w:rsid w:val="00DB6D20"/>
    <w:rsid w:val="00DB6D58"/>
    <w:rsid w:val="00DB6F4A"/>
    <w:rsid w:val="00DB70C1"/>
    <w:rsid w:val="00DB71E9"/>
    <w:rsid w:val="00DB7F29"/>
    <w:rsid w:val="00DC066A"/>
    <w:rsid w:val="00DC06BA"/>
    <w:rsid w:val="00DC0E2E"/>
    <w:rsid w:val="00DC0E41"/>
    <w:rsid w:val="00DC1E51"/>
    <w:rsid w:val="00DC206C"/>
    <w:rsid w:val="00DC2D36"/>
    <w:rsid w:val="00DC2E60"/>
    <w:rsid w:val="00DC320D"/>
    <w:rsid w:val="00DC3895"/>
    <w:rsid w:val="00DC3C9A"/>
    <w:rsid w:val="00DC4809"/>
    <w:rsid w:val="00DC4D23"/>
    <w:rsid w:val="00DC5145"/>
    <w:rsid w:val="00DC53EF"/>
    <w:rsid w:val="00DC6206"/>
    <w:rsid w:val="00DC6A99"/>
    <w:rsid w:val="00DC7070"/>
    <w:rsid w:val="00DC71AC"/>
    <w:rsid w:val="00DC74F7"/>
    <w:rsid w:val="00DC7C69"/>
    <w:rsid w:val="00DD0137"/>
    <w:rsid w:val="00DD064E"/>
    <w:rsid w:val="00DD0811"/>
    <w:rsid w:val="00DD1688"/>
    <w:rsid w:val="00DD25BC"/>
    <w:rsid w:val="00DD260B"/>
    <w:rsid w:val="00DD265E"/>
    <w:rsid w:val="00DD2747"/>
    <w:rsid w:val="00DD2B73"/>
    <w:rsid w:val="00DD33CE"/>
    <w:rsid w:val="00DD383C"/>
    <w:rsid w:val="00DD3A16"/>
    <w:rsid w:val="00DD3CD1"/>
    <w:rsid w:val="00DD3DDC"/>
    <w:rsid w:val="00DD40FD"/>
    <w:rsid w:val="00DD4F58"/>
    <w:rsid w:val="00DD572F"/>
    <w:rsid w:val="00DD5977"/>
    <w:rsid w:val="00DD6746"/>
    <w:rsid w:val="00DD68C9"/>
    <w:rsid w:val="00DD76F7"/>
    <w:rsid w:val="00DD773B"/>
    <w:rsid w:val="00DD79B4"/>
    <w:rsid w:val="00DE03D1"/>
    <w:rsid w:val="00DE0ADB"/>
    <w:rsid w:val="00DE0AEF"/>
    <w:rsid w:val="00DE0C77"/>
    <w:rsid w:val="00DE0FB3"/>
    <w:rsid w:val="00DE144C"/>
    <w:rsid w:val="00DE2257"/>
    <w:rsid w:val="00DE2549"/>
    <w:rsid w:val="00DE32D3"/>
    <w:rsid w:val="00DE3A8D"/>
    <w:rsid w:val="00DE3B9C"/>
    <w:rsid w:val="00DE4936"/>
    <w:rsid w:val="00DE4E20"/>
    <w:rsid w:val="00DE51DD"/>
    <w:rsid w:val="00DE53C3"/>
    <w:rsid w:val="00DE5608"/>
    <w:rsid w:val="00DE58D0"/>
    <w:rsid w:val="00DE5B3E"/>
    <w:rsid w:val="00DE654F"/>
    <w:rsid w:val="00DE6B01"/>
    <w:rsid w:val="00DE6B02"/>
    <w:rsid w:val="00DE6F51"/>
    <w:rsid w:val="00DE7360"/>
    <w:rsid w:val="00DE749D"/>
    <w:rsid w:val="00DE7963"/>
    <w:rsid w:val="00DE7E77"/>
    <w:rsid w:val="00DF0261"/>
    <w:rsid w:val="00DF03B8"/>
    <w:rsid w:val="00DF080A"/>
    <w:rsid w:val="00DF09A9"/>
    <w:rsid w:val="00DF0B6E"/>
    <w:rsid w:val="00DF0C68"/>
    <w:rsid w:val="00DF15E0"/>
    <w:rsid w:val="00DF2551"/>
    <w:rsid w:val="00DF30B0"/>
    <w:rsid w:val="00DF3681"/>
    <w:rsid w:val="00DF37A0"/>
    <w:rsid w:val="00DF3A90"/>
    <w:rsid w:val="00DF459A"/>
    <w:rsid w:val="00DF46C4"/>
    <w:rsid w:val="00DF47DE"/>
    <w:rsid w:val="00DF4AF2"/>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0BF3"/>
    <w:rsid w:val="00E01E02"/>
    <w:rsid w:val="00E021E3"/>
    <w:rsid w:val="00E02224"/>
    <w:rsid w:val="00E02263"/>
    <w:rsid w:val="00E02646"/>
    <w:rsid w:val="00E02EC6"/>
    <w:rsid w:val="00E0310A"/>
    <w:rsid w:val="00E0328E"/>
    <w:rsid w:val="00E032AC"/>
    <w:rsid w:val="00E03F35"/>
    <w:rsid w:val="00E041FC"/>
    <w:rsid w:val="00E04E14"/>
    <w:rsid w:val="00E051A8"/>
    <w:rsid w:val="00E051C6"/>
    <w:rsid w:val="00E05348"/>
    <w:rsid w:val="00E05A19"/>
    <w:rsid w:val="00E05F3B"/>
    <w:rsid w:val="00E061AC"/>
    <w:rsid w:val="00E061EC"/>
    <w:rsid w:val="00E0640E"/>
    <w:rsid w:val="00E065F1"/>
    <w:rsid w:val="00E066CE"/>
    <w:rsid w:val="00E0698D"/>
    <w:rsid w:val="00E06A02"/>
    <w:rsid w:val="00E06BFF"/>
    <w:rsid w:val="00E07036"/>
    <w:rsid w:val="00E079EA"/>
    <w:rsid w:val="00E10DBE"/>
    <w:rsid w:val="00E10F3F"/>
    <w:rsid w:val="00E10FD2"/>
    <w:rsid w:val="00E110E7"/>
    <w:rsid w:val="00E1139F"/>
    <w:rsid w:val="00E1173B"/>
    <w:rsid w:val="00E11B20"/>
    <w:rsid w:val="00E11CF2"/>
    <w:rsid w:val="00E11EE5"/>
    <w:rsid w:val="00E1230D"/>
    <w:rsid w:val="00E12460"/>
    <w:rsid w:val="00E126B6"/>
    <w:rsid w:val="00E127C5"/>
    <w:rsid w:val="00E1299C"/>
    <w:rsid w:val="00E1304C"/>
    <w:rsid w:val="00E13671"/>
    <w:rsid w:val="00E14006"/>
    <w:rsid w:val="00E142EB"/>
    <w:rsid w:val="00E142F5"/>
    <w:rsid w:val="00E149B0"/>
    <w:rsid w:val="00E14BB4"/>
    <w:rsid w:val="00E1511E"/>
    <w:rsid w:val="00E16203"/>
    <w:rsid w:val="00E16656"/>
    <w:rsid w:val="00E16C04"/>
    <w:rsid w:val="00E16CDE"/>
    <w:rsid w:val="00E16DD7"/>
    <w:rsid w:val="00E16E82"/>
    <w:rsid w:val="00E17088"/>
    <w:rsid w:val="00E177D9"/>
    <w:rsid w:val="00E17975"/>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27CAA"/>
    <w:rsid w:val="00E3050F"/>
    <w:rsid w:val="00E30903"/>
    <w:rsid w:val="00E30AC7"/>
    <w:rsid w:val="00E30AD1"/>
    <w:rsid w:val="00E30B5A"/>
    <w:rsid w:val="00E30DF9"/>
    <w:rsid w:val="00E30F31"/>
    <w:rsid w:val="00E3123D"/>
    <w:rsid w:val="00E31461"/>
    <w:rsid w:val="00E316B5"/>
    <w:rsid w:val="00E318C9"/>
    <w:rsid w:val="00E31D43"/>
    <w:rsid w:val="00E3218F"/>
    <w:rsid w:val="00E32608"/>
    <w:rsid w:val="00E32A38"/>
    <w:rsid w:val="00E32E4E"/>
    <w:rsid w:val="00E3314A"/>
    <w:rsid w:val="00E34188"/>
    <w:rsid w:val="00E34237"/>
    <w:rsid w:val="00E34A7A"/>
    <w:rsid w:val="00E34B6E"/>
    <w:rsid w:val="00E34B96"/>
    <w:rsid w:val="00E34D53"/>
    <w:rsid w:val="00E34ED5"/>
    <w:rsid w:val="00E35559"/>
    <w:rsid w:val="00E358F2"/>
    <w:rsid w:val="00E3623E"/>
    <w:rsid w:val="00E36613"/>
    <w:rsid w:val="00E36A0E"/>
    <w:rsid w:val="00E36BC0"/>
    <w:rsid w:val="00E36DF2"/>
    <w:rsid w:val="00E3723A"/>
    <w:rsid w:val="00E37454"/>
    <w:rsid w:val="00E37682"/>
    <w:rsid w:val="00E376BA"/>
    <w:rsid w:val="00E37860"/>
    <w:rsid w:val="00E403B8"/>
    <w:rsid w:val="00E409C6"/>
    <w:rsid w:val="00E40CFA"/>
    <w:rsid w:val="00E4102B"/>
    <w:rsid w:val="00E4153E"/>
    <w:rsid w:val="00E41A8A"/>
    <w:rsid w:val="00E41C2B"/>
    <w:rsid w:val="00E42EE7"/>
    <w:rsid w:val="00E433B9"/>
    <w:rsid w:val="00E436C4"/>
    <w:rsid w:val="00E436D5"/>
    <w:rsid w:val="00E43E31"/>
    <w:rsid w:val="00E44691"/>
    <w:rsid w:val="00E446F1"/>
    <w:rsid w:val="00E447F2"/>
    <w:rsid w:val="00E44C33"/>
    <w:rsid w:val="00E458B1"/>
    <w:rsid w:val="00E459FA"/>
    <w:rsid w:val="00E45D34"/>
    <w:rsid w:val="00E45D68"/>
    <w:rsid w:val="00E460A3"/>
    <w:rsid w:val="00E46886"/>
    <w:rsid w:val="00E4786D"/>
    <w:rsid w:val="00E47AEF"/>
    <w:rsid w:val="00E501E8"/>
    <w:rsid w:val="00E5023E"/>
    <w:rsid w:val="00E503EB"/>
    <w:rsid w:val="00E51202"/>
    <w:rsid w:val="00E51539"/>
    <w:rsid w:val="00E51E99"/>
    <w:rsid w:val="00E523FE"/>
    <w:rsid w:val="00E52648"/>
    <w:rsid w:val="00E53425"/>
    <w:rsid w:val="00E53B75"/>
    <w:rsid w:val="00E53C44"/>
    <w:rsid w:val="00E5486B"/>
    <w:rsid w:val="00E54E3B"/>
    <w:rsid w:val="00E54EB7"/>
    <w:rsid w:val="00E550FC"/>
    <w:rsid w:val="00E55360"/>
    <w:rsid w:val="00E55372"/>
    <w:rsid w:val="00E5540F"/>
    <w:rsid w:val="00E555EF"/>
    <w:rsid w:val="00E55FBC"/>
    <w:rsid w:val="00E5658E"/>
    <w:rsid w:val="00E567CF"/>
    <w:rsid w:val="00E56AD4"/>
    <w:rsid w:val="00E56FDD"/>
    <w:rsid w:val="00E573DA"/>
    <w:rsid w:val="00E5748D"/>
    <w:rsid w:val="00E57565"/>
    <w:rsid w:val="00E57720"/>
    <w:rsid w:val="00E57F71"/>
    <w:rsid w:val="00E60ED2"/>
    <w:rsid w:val="00E612CB"/>
    <w:rsid w:val="00E612DB"/>
    <w:rsid w:val="00E61549"/>
    <w:rsid w:val="00E61E32"/>
    <w:rsid w:val="00E636A2"/>
    <w:rsid w:val="00E63838"/>
    <w:rsid w:val="00E64126"/>
    <w:rsid w:val="00E64229"/>
    <w:rsid w:val="00E64434"/>
    <w:rsid w:val="00E6529E"/>
    <w:rsid w:val="00E658F2"/>
    <w:rsid w:val="00E668BD"/>
    <w:rsid w:val="00E66BB8"/>
    <w:rsid w:val="00E67C51"/>
    <w:rsid w:val="00E70ED0"/>
    <w:rsid w:val="00E70FEB"/>
    <w:rsid w:val="00E7183A"/>
    <w:rsid w:val="00E71C13"/>
    <w:rsid w:val="00E71F49"/>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53BA"/>
    <w:rsid w:val="00E858C1"/>
    <w:rsid w:val="00E85928"/>
    <w:rsid w:val="00E85A01"/>
    <w:rsid w:val="00E85C2F"/>
    <w:rsid w:val="00E85E04"/>
    <w:rsid w:val="00E86F35"/>
    <w:rsid w:val="00E873DE"/>
    <w:rsid w:val="00E87822"/>
    <w:rsid w:val="00E90299"/>
    <w:rsid w:val="00E90395"/>
    <w:rsid w:val="00E90598"/>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C35"/>
    <w:rsid w:val="00E93FFE"/>
    <w:rsid w:val="00E94F8A"/>
    <w:rsid w:val="00E95015"/>
    <w:rsid w:val="00E9531E"/>
    <w:rsid w:val="00E95CCB"/>
    <w:rsid w:val="00E964FD"/>
    <w:rsid w:val="00E96C7B"/>
    <w:rsid w:val="00E96D72"/>
    <w:rsid w:val="00E96EA8"/>
    <w:rsid w:val="00E97393"/>
    <w:rsid w:val="00E97540"/>
    <w:rsid w:val="00E9769B"/>
    <w:rsid w:val="00EA0513"/>
    <w:rsid w:val="00EA061E"/>
    <w:rsid w:val="00EA0A0F"/>
    <w:rsid w:val="00EA1C04"/>
    <w:rsid w:val="00EA21AA"/>
    <w:rsid w:val="00EA2280"/>
    <w:rsid w:val="00EA2366"/>
    <w:rsid w:val="00EA24F1"/>
    <w:rsid w:val="00EA2657"/>
    <w:rsid w:val="00EA32D7"/>
    <w:rsid w:val="00EA35EF"/>
    <w:rsid w:val="00EA37B6"/>
    <w:rsid w:val="00EA3808"/>
    <w:rsid w:val="00EA3C1F"/>
    <w:rsid w:val="00EA4B48"/>
    <w:rsid w:val="00EA4C81"/>
    <w:rsid w:val="00EA513B"/>
    <w:rsid w:val="00EA5474"/>
    <w:rsid w:val="00EA54B8"/>
    <w:rsid w:val="00EA56A9"/>
    <w:rsid w:val="00EA57AB"/>
    <w:rsid w:val="00EA58E4"/>
    <w:rsid w:val="00EA5A09"/>
    <w:rsid w:val="00EA6391"/>
    <w:rsid w:val="00EA6717"/>
    <w:rsid w:val="00EA6A15"/>
    <w:rsid w:val="00EA6CF4"/>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600"/>
    <w:rsid w:val="00EB18C0"/>
    <w:rsid w:val="00EB1A55"/>
    <w:rsid w:val="00EB1C3B"/>
    <w:rsid w:val="00EB1E05"/>
    <w:rsid w:val="00EB2115"/>
    <w:rsid w:val="00EB268A"/>
    <w:rsid w:val="00EB26DC"/>
    <w:rsid w:val="00EB2980"/>
    <w:rsid w:val="00EB2EB8"/>
    <w:rsid w:val="00EB33B5"/>
    <w:rsid w:val="00EB384C"/>
    <w:rsid w:val="00EB3902"/>
    <w:rsid w:val="00EB3955"/>
    <w:rsid w:val="00EB3A86"/>
    <w:rsid w:val="00EB3F54"/>
    <w:rsid w:val="00EB4331"/>
    <w:rsid w:val="00EB4904"/>
    <w:rsid w:val="00EB4EA2"/>
    <w:rsid w:val="00EB5020"/>
    <w:rsid w:val="00EB5033"/>
    <w:rsid w:val="00EB55B9"/>
    <w:rsid w:val="00EB5932"/>
    <w:rsid w:val="00EB5AE4"/>
    <w:rsid w:val="00EB6088"/>
    <w:rsid w:val="00EB61CD"/>
    <w:rsid w:val="00EB6211"/>
    <w:rsid w:val="00EB6250"/>
    <w:rsid w:val="00EB6FF8"/>
    <w:rsid w:val="00EB757F"/>
    <w:rsid w:val="00EB7AD4"/>
    <w:rsid w:val="00EC0B29"/>
    <w:rsid w:val="00EC0E52"/>
    <w:rsid w:val="00EC0FBC"/>
    <w:rsid w:val="00EC13C6"/>
    <w:rsid w:val="00EC1453"/>
    <w:rsid w:val="00EC1652"/>
    <w:rsid w:val="00EC1CBA"/>
    <w:rsid w:val="00EC27C6"/>
    <w:rsid w:val="00EC3034"/>
    <w:rsid w:val="00EC3077"/>
    <w:rsid w:val="00EC391E"/>
    <w:rsid w:val="00EC3BED"/>
    <w:rsid w:val="00EC4181"/>
    <w:rsid w:val="00EC4207"/>
    <w:rsid w:val="00EC4F77"/>
    <w:rsid w:val="00EC511B"/>
    <w:rsid w:val="00EC53F6"/>
    <w:rsid w:val="00EC5653"/>
    <w:rsid w:val="00EC5794"/>
    <w:rsid w:val="00EC5800"/>
    <w:rsid w:val="00EC59F7"/>
    <w:rsid w:val="00EC609A"/>
    <w:rsid w:val="00EC640E"/>
    <w:rsid w:val="00EC6496"/>
    <w:rsid w:val="00EC68A8"/>
    <w:rsid w:val="00EC6A74"/>
    <w:rsid w:val="00EC6B1E"/>
    <w:rsid w:val="00EC6D0C"/>
    <w:rsid w:val="00EC71CE"/>
    <w:rsid w:val="00EC7C59"/>
    <w:rsid w:val="00ED023B"/>
    <w:rsid w:val="00ED1006"/>
    <w:rsid w:val="00ED1A7E"/>
    <w:rsid w:val="00ED1D96"/>
    <w:rsid w:val="00ED2942"/>
    <w:rsid w:val="00ED2A1E"/>
    <w:rsid w:val="00ED3836"/>
    <w:rsid w:val="00ED3BAA"/>
    <w:rsid w:val="00ED41EB"/>
    <w:rsid w:val="00ED4875"/>
    <w:rsid w:val="00ED5581"/>
    <w:rsid w:val="00ED5668"/>
    <w:rsid w:val="00ED5798"/>
    <w:rsid w:val="00ED674C"/>
    <w:rsid w:val="00ED6A11"/>
    <w:rsid w:val="00ED6DB4"/>
    <w:rsid w:val="00ED75DF"/>
    <w:rsid w:val="00ED79C2"/>
    <w:rsid w:val="00EE186A"/>
    <w:rsid w:val="00EE2278"/>
    <w:rsid w:val="00EE28ED"/>
    <w:rsid w:val="00EE2968"/>
    <w:rsid w:val="00EE3610"/>
    <w:rsid w:val="00EE3D5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3B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8AB"/>
    <w:rsid w:val="00EF7B48"/>
    <w:rsid w:val="00EF7C75"/>
    <w:rsid w:val="00EF7CF5"/>
    <w:rsid w:val="00F002B6"/>
    <w:rsid w:val="00F00524"/>
    <w:rsid w:val="00F01277"/>
    <w:rsid w:val="00F01337"/>
    <w:rsid w:val="00F01A6D"/>
    <w:rsid w:val="00F01D43"/>
    <w:rsid w:val="00F02313"/>
    <w:rsid w:val="00F02539"/>
    <w:rsid w:val="00F02765"/>
    <w:rsid w:val="00F02DCF"/>
    <w:rsid w:val="00F03414"/>
    <w:rsid w:val="00F05154"/>
    <w:rsid w:val="00F051DF"/>
    <w:rsid w:val="00F0528D"/>
    <w:rsid w:val="00F052F1"/>
    <w:rsid w:val="00F06113"/>
    <w:rsid w:val="00F06B9F"/>
    <w:rsid w:val="00F06C67"/>
    <w:rsid w:val="00F06DFD"/>
    <w:rsid w:val="00F071D1"/>
    <w:rsid w:val="00F07533"/>
    <w:rsid w:val="00F07A7E"/>
    <w:rsid w:val="00F07EF6"/>
    <w:rsid w:val="00F10629"/>
    <w:rsid w:val="00F10CB3"/>
    <w:rsid w:val="00F111D6"/>
    <w:rsid w:val="00F11463"/>
    <w:rsid w:val="00F1148E"/>
    <w:rsid w:val="00F12187"/>
    <w:rsid w:val="00F1227D"/>
    <w:rsid w:val="00F122A5"/>
    <w:rsid w:val="00F12396"/>
    <w:rsid w:val="00F1254A"/>
    <w:rsid w:val="00F12611"/>
    <w:rsid w:val="00F12B64"/>
    <w:rsid w:val="00F13079"/>
    <w:rsid w:val="00F135AA"/>
    <w:rsid w:val="00F13998"/>
    <w:rsid w:val="00F13E1E"/>
    <w:rsid w:val="00F142C2"/>
    <w:rsid w:val="00F1435C"/>
    <w:rsid w:val="00F149B8"/>
    <w:rsid w:val="00F14A7F"/>
    <w:rsid w:val="00F14A91"/>
    <w:rsid w:val="00F14D0B"/>
    <w:rsid w:val="00F15122"/>
    <w:rsid w:val="00F154FB"/>
    <w:rsid w:val="00F1565C"/>
    <w:rsid w:val="00F15FA5"/>
    <w:rsid w:val="00F166A5"/>
    <w:rsid w:val="00F17A4C"/>
    <w:rsid w:val="00F17A95"/>
    <w:rsid w:val="00F17BAA"/>
    <w:rsid w:val="00F2020D"/>
    <w:rsid w:val="00F209B7"/>
    <w:rsid w:val="00F20CC3"/>
    <w:rsid w:val="00F21660"/>
    <w:rsid w:val="00F223C2"/>
    <w:rsid w:val="00F226BF"/>
    <w:rsid w:val="00F2376F"/>
    <w:rsid w:val="00F243D8"/>
    <w:rsid w:val="00F248F5"/>
    <w:rsid w:val="00F25F40"/>
    <w:rsid w:val="00F25F6E"/>
    <w:rsid w:val="00F26952"/>
    <w:rsid w:val="00F26ABF"/>
    <w:rsid w:val="00F26F4F"/>
    <w:rsid w:val="00F26FE5"/>
    <w:rsid w:val="00F3045B"/>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A6"/>
    <w:rsid w:val="00F33E7C"/>
    <w:rsid w:val="00F341B9"/>
    <w:rsid w:val="00F3478F"/>
    <w:rsid w:val="00F34843"/>
    <w:rsid w:val="00F348AC"/>
    <w:rsid w:val="00F34D3F"/>
    <w:rsid w:val="00F35FDD"/>
    <w:rsid w:val="00F36056"/>
    <w:rsid w:val="00F3608A"/>
    <w:rsid w:val="00F366E9"/>
    <w:rsid w:val="00F36C8F"/>
    <w:rsid w:val="00F36E94"/>
    <w:rsid w:val="00F36FCE"/>
    <w:rsid w:val="00F37B56"/>
    <w:rsid w:val="00F4004D"/>
    <w:rsid w:val="00F4031F"/>
    <w:rsid w:val="00F40443"/>
    <w:rsid w:val="00F40F0C"/>
    <w:rsid w:val="00F41031"/>
    <w:rsid w:val="00F414C5"/>
    <w:rsid w:val="00F41943"/>
    <w:rsid w:val="00F42146"/>
    <w:rsid w:val="00F428B5"/>
    <w:rsid w:val="00F42A56"/>
    <w:rsid w:val="00F42B4E"/>
    <w:rsid w:val="00F42EE0"/>
    <w:rsid w:val="00F4307D"/>
    <w:rsid w:val="00F430EB"/>
    <w:rsid w:val="00F4391D"/>
    <w:rsid w:val="00F4415E"/>
    <w:rsid w:val="00F45158"/>
    <w:rsid w:val="00F45271"/>
    <w:rsid w:val="00F45E31"/>
    <w:rsid w:val="00F4602F"/>
    <w:rsid w:val="00F46168"/>
    <w:rsid w:val="00F4650D"/>
    <w:rsid w:val="00F46589"/>
    <w:rsid w:val="00F467C3"/>
    <w:rsid w:val="00F46C4C"/>
    <w:rsid w:val="00F46EA3"/>
    <w:rsid w:val="00F47517"/>
    <w:rsid w:val="00F4766C"/>
    <w:rsid w:val="00F47735"/>
    <w:rsid w:val="00F47A3C"/>
    <w:rsid w:val="00F500DC"/>
    <w:rsid w:val="00F50101"/>
    <w:rsid w:val="00F5021A"/>
    <w:rsid w:val="00F50234"/>
    <w:rsid w:val="00F50357"/>
    <w:rsid w:val="00F50373"/>
    <w:rsid w:val="00F5058F"/>
    <w:rsid w:val="00F505CF"/>
    <w:rsid w:val="00F505D0"/>
    <w:rsid w:val="00F50636"/>
    <w:rsid w:val="00F5078E"/>
    <w:rsid w:val="00F507AF"/>
    <w:rsid w:val="00F507D1"/>
    <w:rsid w:val="00F50C82"/>
    <w:rsid w:val="00F519CE"/>
    <w:rsid w:val="00F51A27"/>
    <w:rsid w:val="00F51ADA"/>
    <w:rsid w:val="00F5224E"/>
    <w:rsid w:val="00F52DAD"/>
    <w:rsid w:val="00F52E1F"/>
    <w:rsid w:val="00F533C0"/>
    <w:rsid w:val="00F535E7"/>
    <w:rsid w:val="00F537D0"/>
    <w:rsid w:val="00F540DA"/>
    <w:rsid w:val="00F54198"/>
    <w:rsid w:val="00F544DE"/>
    <w:rsid w:val="00F55A6F"/>
    <w:rsid w:val="00F55D5B"/>
    <w:rsid w:val="00F561AD"/>
    <w:rsid w:val="00F564D3"/>
    <w:rsid w:val="00F569D3"/>
    <w:rsid w:val="00F56A23"/>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272F"/>
    <w:rsid w:val="00F6302A"/>
    <w:rsid w:val="00F630AB"/>
    <w:rsid w:val="00F632E4"/>
    <w:rsid w:val="00F64522"/>
    <w:rsid w:val="00F64B21"/>
    <w:rsid w:val="00F64C2B"/>
    <w:rsid w:val="00F64CE6"/>
    <w:rsid w:val="00F651BE"/>
    <w:rsid w:val="00F65847"/>
    <w:rsid w:val="00F659DB"/>
    <w:rsid w:val="00F664AA"/>
    <w:rsid w:val="00F66514"/>
    <w:rsid w:val="00F66EB1"/>
    <w:rsid w:val="00F67407"/>
    <w:rsid w:val="00F67673"/>
    <w:rsid w:val="00F676E5"/>
    <w:rsid w:val="00F6772B"/>
    <w:rsid w:val="00F67D0F"/>
    <w:rsid w:val="00F67F02"/>
    <w:rsid w:val="00F67F53"/>
    <w:rsid w:val="00F703BE"/>
    <w:rsid w:val="00F7048C"/>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4AA8"/>
    <w:rsid w:val="00F74BB9"/>
    <w:rsid w:val="00F7529A"/>
    <w:rsid w:val="00F75582"/>
    <w:rsid w:val="00F75B41"/>
    <w:rsid w:val="00F75C57"/>
    <w:rsid w:val="00F75EC2"/>
    <w:rsid w:val="00F75FC1"/>
    <w:rsid w:val="00F76532"/>
    <w:rsid w:val="00F76D83"/>
    <w:rsid w:val="00F76DCB"/>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3801"/>
    <w:rsid w:val="00F83AF6"/>
    <w:rsid w:val="00F83C96"/>
    <w:rsid w:val="00F841A0"/>
    <w:rsid w:val="00F842D0"/>
    <w:rsid w:val="00F8456C"/>
    <w:rsid w:val="00F84582"/>
    <w:rsid w:val="00F8461C"/>
    <w:rsid w:val="00F8467C"/>
    <w:rsid w:val="00F846C9"/>
    <w:rsid w:val="00F848FD"/>
    <w:rsid w:val="00F849F6"/>
    <w:rsid w:val="00F84F0B"/>
    <w:rsid w:val="00F852CF"/>
    <w:rsid w:val="00F8576F"/>
    <w:rsid w:val="00F859D8"/>
    <w:rsid w:val="00F85FAF"/>
    <w:rsid w:val="00F8655B"/>
    <w:rsid w:val="00F86701"/>
    <w:rsid w:val="00F86719"/>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3535"/>
    <w:rsid w:val="00F93796"/>
    <w:rsid w:val="00F939A2"/>
    <w:rsid w:val="00F93AA9"/>
    <w:rsid w:val="00F93D9D"/>
    <w:rsid w:val="00F941DE"/>
    <w:rsid w:val="00F947B1"/>
    <w:rsid w:val="00F94853"/>
    <w:rsid w:val="00F94E23"/>
    <w:rsid w:val="00F94E70"/>
    <w:rsid w:val="00F955F3"/>
    <w:rsid w:val="00F9589D"/>
    <w:rsid w:val="00F95A87"/>
    <w:rsid w:val="00F96985"/>
    <w:rsid w:val="00F96AA8"/>
    <w:rsid w:val="00F97631"/>
    <w:rsid w:val="00F97838"/>
    <w:rsid w:val="00F97DDE"/>
    <w:rsid w:val="00FA0004"/>
    <w:rsid w:val="00FA009F"/>
    <w:rsid w:val="00FA00CF"/>
    <w:rsid w:val="00FA0833"/>
    <w:rsid w:val="00FA0DE8"/>
    <w:rsid w:val="00FA1116"/>
    <w:rsid w:val="00FA18B4"/>
    <w:rsid w:val="00FA197F"/>
    <w:rsid w:val="00FA1D2C"/>
    <w:rsid w:val="00FA1F72"/>
    <w:rsid w:val="00FA210C"/>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B3C"/>
    <w:rsid w:val="00FA7EAB"/>
    <w:rsid w:val="00FB02DA"/>
    <w:rsid w:val="00FB076A"/>
    <w:rsid w:val="00FB07D3"/>
    <w:rsid w:val="00FB0AD0"/>
    <w:rsid w:val="00FB10CE"/>
    <w:rsid w:val="00FB1E4D"/>
    <w:rsid w:val="00FB22F4"/>
    <w:rsid w:val="00FB23A7"/>
    <w:rsid w:val="00FB24CB"/>
    <w:rsid w:val="00FB24F8"/>
    <w:rsid w:val="00FB28DD"/>
    <w:rsid w:val="00FB29EA"/>
    <w:rsid w:val="00FB2A07"/>
    <w:rsid w:val="00FB2AD7"/>
    <w:rsid w:val="00FB3BBC"/>
    <w:rsid w:val="00FB3EA2"/>
    <w:rsid w:val="00FB4C80"/>
    <w:rsid w:val="00FB54B7"/>
    <w:rsid w:val="00FB58F7"/>
    <w:rsid w:val="00FB6642"/>
    <w:rsid w:val="00FB6A6A"/>
    <w:rsid w:val="00FB6B24"/>
    <w:rsid w:val="00FB7125"/>
    <w:rsid w:val="00FB7E1E"/>
    <w:rsid w:val="00FC0335"/>
    <w:rsid w:val="00FC03CE"/>
    <w:rsid w:val="00FC070E"/>
    <w:rsid w:val="00FC1668"/>
    <w:rsid w:val="00FC17DC"/>
    <w:rsid w:val="00FC19B1"/>
    <w:rsid w:val="00FC1CA8"/>
    <w:rsid w:val="00FC20B8"/>
    <w:rsid w:val="00FC214E"/>
    <w:rsid w:val="00FC2A52"/>
    <w:rsid w:val="00FC2D01"/>
    <w:rsid w:val="00FC31A0"/>
    <w:rsid w:val="00FC340D"/>
    <w:rsid w:val="00FC3549"/>
    <w:rsid w:val="00FC37E1"/>
    <w:rsid w:val="00FC490A"/>
    <w:rsid w:val="00FC517F"/>
    <w:rsid w:val="00FC5BCF"/>
    <w:rsid w:val="00FC5C41"/>
    <w:rsid w:val="00FC5CFB"/>
    <w:rsid w:val="00FC5EC2"/>
    <w:rsid w:val="00FC5FE9"/>
    <w:rsid w:val="00FC650B"/>
    <w:rsid w:val="00FC6B0B"/>
    <w:rsid w:val="00FC7085"/>
    <w:rsid w:val="00FC70BD"/>
    <w:rsid w:val="00FC722B"/>
    <w:rsid w:val="00FC72E2"/>
    <w:rsid w:val="00FC73B5"/>
    <w:rsid w:val="00FC7429"/>
    <w:rsid w:val="00FD042D"/>
    <w:rsid w:val="00FD07F6"/>
    <w:rsid w:val="00FD0910"/>
    <w:rsid w:val="00FD16CE"/>
    <w:rsid w:val="00FD19F6"/>
    <w:rsid w:val="00FD1A0A"/>
    <w:rsid w:val="00FD1E08"/>
    <w:rsid w:val="00FD1EC8"/>
    <w:rsid w:val="00FD2413"/>
    <w:rsid w:val="00FD2B4A"/>
    <w:rsid w:val="00FD2D64"/>
    <w:rsid w:val="00FD2FB6"/>
    <w:rsid w:val="00FD316A"/>
    <w:rsid w:val="00FD3B5E"/>
    <w:rsid w:val="00FD404C"/>
    <w:rsid w:val="00FD417B"/>
    <w:rsid w:val="00FD432D"/>
    <w:rsid w:val="00FD47ED"/>
    <w:rsid w:val="00FD4D1F"/>
    <w:rsid w:val="00FD5029"/>
    <w:rsid w:val="00FD535D"/>
    <w:rsid w:val="00FD576F"/>
    <w:rsid w:val="00FD57B0"/>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839"/>
    <w:rsid w:val="00FE4BF2"/>
    <w:rsid w:val="00FE4C7B"/>
    <w:rsid w:val="00FE5824"/>
    <w:rsid w:val="00FE5929"/>
    <w:rsid w:val="00FE62AE"/>
    <w:rsid w:val="00FE6592"/>
    <w:rsid w:val="00FE6905"/>
    <w:rsid w:val="00FE6C2F"/>
    <w:rsid w:val="00FE7336"/>
    <w:rsid w:val="00FE787C"/>
    <w:rsid w:val="00FE7A8A"/>
    <w:rsid w:val="00FE7F1F"/>
    <w:rsid w:val="00FF0A82"/>
    <w:rsid w:val="00FF14AA"/>
    <w:rsid w:val="00FF1C1A"/>
    <w:rsid w:val="00FF28C3"/>
    <w:rsid w:val="00FF2D42"/>
    <w:rsid w:val="00FF2FDC"/>
    <w:rsid w:val="00FF40D2"/>
    <w:rsid w:val="00FF4255"/>
    <w:rsid w:val="00FF45A5"/>
    <w:rsid w:val="00FF4CE9"/>
    <w:rsid w:val="00FF55A2"/>
    <w:rsid w:val="00FF581C"/>
    <w:rsid w:val="00FF5C91"/>
    <w:rsid w:val="00FF5EC1"/>
    <w:rsid w:val="00FF676B"/>
    <w:rsid w:val="00FF685D"/>
    <w:rsid w:val="00FF6DB0"/>
    <w:rsid w:val="00FF704A"/>
    <w:rsid w:val="00FF70A1"/>
    <w:rsid w:val="00FF7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1"/>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 w:type="table" w:customStyle="1" w:styleId="TableGrid2">
    <w:name w:val="Table Grid2"/>
    <w:basedOn w:val="TableNormal"/>
    <w:next w:val="TableGrid"/>
    <w:rsid w:val="002D33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EquationChar">
    <w:name w:val="Caption Equation Char"/>
    <w:rsid w:val="003D2A90"/>
    <w:rPr>
      <w:b/>
      <w:bCs/>
      <w:sz w:val="24"/>
      <w:szCs w:val="24"/>
    </w:rPr>
  </w:style>
  <w:style w:type="paragraph" w:customStyle="1" w:styleId="Appendix">
    <w:name w:val="Appendix"/>
    <w:basedOn w:val="Heading1"/>
    <w:link w:val="AppendixChar"/>
    <w:qFormat/>
    <w:rsid w:val="003D2A90"/>
    <w:pPr>
      <w:numPr>
        <w:numId w:val="31"/>
      </w:numPr>
    </w:pPr>
    <w:rPr>
      <w:rFonts w:eastAsia="SimSun" w:cs="Times New Roman"/>
    </w:rPr>
  </w:style>
  <w:style w:type="character" w:customStyle="1" w:styleId="AppendixChar">
    <w:name w:val="Appendix Char"/>
    <w:basedOn w:val="DefaultParagraphFont"/>
    <w:link w:val="Appendix"/>
    <w:rsid w:val="003D2A90"/>
    <w:rPr>
      <w:rFonts w:ascii="Arial" w:eastAsia="SimSun" w:hAnsi="Arial"/>
      <w:sz w:val="36"/>
      <w:szCs w:val="36"/>
      <w:lang w:val="en-GB" w:eastAsia="zh-CN"/>
    </w:rPr>
  </w:style>
  <w:style w:type="paragraph" w:styleId="NoSpacing">
    <w:name w:val="No Spacing"/>
    <w:uiPriority w:val="1"/>
    <w:qFormat/>
    <w:rsid w:val="003D2A90"/>
    <w:rPr>
      <w:rFonts w:ascii="Times New Roman" w:eastAsia="Times New Roman" w:hAnsi="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097222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3002264">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16696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59671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01786199">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13111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2.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3.xml><?xml version="1.0" encoding="utf-8"?>
<ds:datastoreItem xmlns:ds="http://schemas.openxmlformats.org/officeDocument/2006/customXml" ds:itemID="{72DBA9EC-D300-49EF-83A7-11D70D4C43F0}">
  <ds:schemaRefs>
    <ds:schemaRef ds:uri="http://purl.org/dc/terms/"/>
    <ds:schemaRef ds:uri="http://purl.org/dc/elements/1.1/"/>
    <ds:schemaRef ds:uri="5a888943-97ca-4c93-b605-714bb5e9e285"/>
    <ds:schemaRef ds:uri="23a22248-acb0-4303-bd1b-c36b2527d0a2"/>
    <ds:schemaRef ds:uri="http://www.w3.org/XML/1998/namespace"/>
    <ds:schemaRef ds:uri="http://schemas.microsoft.com/office/2006/metadata/properties"/>
    <ds:schemaRef ds:uri="http://schemas.microsoft.com/office/2006/documentManagement/types"/>
    <ds:schemaRef ds:uri="e32f50e1-6846-4d7d-ad60-ccd6877e6c5e"/>
    <ds:schemaRef ds:uri="http://purl.org/dc/dcmitype/"/>
    <ds:schemaRef ds:uri="http://schemas.microsoft.com/office/infopath/2007/PartnerControls"/>
    <ds:schemaRef ds:uri="http://schemas.openxmlformats.org/package/2006/metadata/core-properties"/>
    <ds:schemaRef ds:uri="http://schemas.microsoft.com/sharepoint/v4"/>
  </ds:schemaRefs>
</ds:datastoreItem>
</file>

<file path=customXml/itemProps4.xml><?xml version="1.0" encoding="utf-8"?>
<ds:datastoreItem xmlns:ds="http://schemas.openxmlformats.org/officeDocument/2006/customXml" ds:itemID="{D14F7867-52E3-4B7B-9BE3-1D472E65E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67D144-91B2-45BC-B528-BEF0A6BC03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TotalTime>
  <Pages>13</Pages>
  <Words>3918</Words>
  <Characters>22338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25</cp:revision>
  <cp:lastPrinted>2016-11-04T21:26:00Z</cp:lastPrinted>
  <dcterms:created xsi:type="dcterms:W3CDTF">2025-10-03T19:29:00Z</dcterms:created>
  <dcterms:modified xsi:type="dcterms:W3CDTF">2025-10-03T20:02:00Z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2025-08-19T10:19:51Z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eb83b7ac-3953-415d-87ca-19c4fe67958f</vt:lpwstr>
  </property>
  <property fmtid="{D5CDD505-2E9C-101B-9397-08002B2CF9AE}" pid="24" name="MSIP_Label_bcf26ed8-713a-4e6c-8a04-66607341a11c_ContentBits">
    <vt:lpwstr>0</vt:lpwstr>
  </property>
</Properties>
</file>